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F35B14" w14:textId="6078597F" w:rsidR="00F032D6" w:rsidRPr="00463F58" w:rsidRDefault="00BD795F" w:rsidP="00BD795F">
      <w:pPr>
        <w:pStyle w:val="Header"/>
        <w:ind w:left="0"/>
        <w:jc w:val="center"/>
        <w:rPr>
          <w:rFonts w:ascii="Arial" w:hAnsi="Arial" w:cs="Arial"/>
          <w:lang w:val="en-US"/>
        </w:rPr>
      </w:pPr>
      <w:bookmarkStart w:id="0" w:name="_Hlk115947475"/>
      <w:bookmarkEnd w:id="0"/>
      <w:r w:rsidRPr="00463F58">
        <w:rPr>
          <w:rFonts w:ascii="Arial" w:hAnsi="Arial" w:cs="Arial"/>
          <w:noProof/>
        </w:rPr>
        <w:drawing>
          <wp:inline distT="0" distB="0" distL="0" distR="0" wp14:anchorId="635D2D74" wp14:editId="0675A5F8">
            <wp:extent cx="2172507" cy="592608"/>
            <wp:effectExtent l="0" t="0" r="0" b="0"/>
            <wp:docPr id="6" name="Bilde 6" descr="Et bilde som inneholder teks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e 6" descr="Et bilde som inneholder tekst&#10;&#10;Automatisk generert beskrivels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292" cy="597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EBD08" w14:textId="77777777" w:rsidR="00BD795F" w:rsidRPr="00463F58" w:rsidRDefault="00BD795F" w:rsidP="00241192">
      <w:pPr>
        <w:pStyle w:val="Header"/>
        <w:ind w:left="0"/>
        <w:jc w:val="center"/>
        <w:rPr>
          <w:rFonts w:ascii="Arial" w:hAnsi="Arial" w:cs="Arial"/>
          <w:lang w:val="en-US"/>
        </w:rPr>
      </w:pPr>
    </w:p>
    <w:p w14:paraId="4479C2D7" w14:textId="2F96A111" w:rsidR="00B51FB6" w:rsidRPr="00463F58" w:rsidRDefault="00BD795F" w:rsidP="00BD795F">
      <w:pPr>
        <w:pStyle w:val="Header"/>
        <w:ind w:left="0"/>
        <w:jc w:val="center"/>
        <w:rPr>
          <w:rFonts w:ascii="Arial" w:hAnsi="Arial" w:cs="Arial"/>
          <w:b/>
          <w:bCs/>
        </w:rPr>
      </w:pPr>
      <w:r w:rsidRPr="00463F58">
        <w:rPr>
          <w:rFonts w:ascii="Arial" w:hAnsi="Arial" w:cs="Arial"/>
          <w:b/>
          <w:bCs/>
        </w:rPr>
        <w:t>Bilag 1_2_3</w:t>
      </w:r>
    </w:p>
    <w:p w14:paraId="0E349DDB" w14:textId="77777777" w:rsidR="00B51FB6" w:rsidRPr="00463F58" w:rsidRDefault="00B51FB6" w:rsidP="00241192">
      <w:pPr>
        <w:pStyle w:val="Header"/>
        <w:ind w:left="0"/>
        <w:jc w:val="center"/>
        <w:rPr>
          <w:rFonts w:ascii="Arial" w:hAnsi="Arial" w:cs="Arial"/>
        </w:rPr>
      </w:pPr>
    </w:p>
    <w:sdt>
      <w:sdtPr>
        <w:rPr>
          <w:rFonts w:ascii="Arial" w:hAnsi="Arial" w:cs="Arial"/>
          <w:b/>
          <w:bCs/>
          <w:sz w:val="32"/>
          <w:szCs w:val="32"/>
        </w:rPr>
        <w:id w:val="-704327224"/>
        <w:lock w:val="sdtLocked"/>
        <w:placeholder>
          <w:docPart w:val="AF4F4D30D41B4D15828C24A7FB18695E"/>
        </w:placeholder>
        <w:text/>
      </w:sdtPr>
      <w:sdtEndPr/>
      <w:sdtContent>
        <w:p w14:paraId="50740573" w14:textId="05C67002" w:rsidR="00202994" w:rsidRPr="00463F58" w:rsidRDefault="00821C6C" w:rsidP="00241192">
          <w:pPr>
            <w:ind w:left="0"/>
            <w:jc w:val="center"/>
            <w:rPr>
              <w:rFonts w:ascii="Arial" w:hAnsi="Arial" w:cs="Arial"/>
              <w:b/>
              <w:sz w:val="32"/>
              <w:szCs w:val="32"/>
            </w:rPr>
          </w:pPr>
          <w:proofErr w:type="spellStart"/>
          <w:r w:rsidRPr="00463F58">
            <w:rPr>
              <w:rFonts w:ascii="Arial" w:hAnsi="Arial" w:cs="Arial"/>
              <w:b/>
              <w:bCs/>
              <w:sz w:val="32"/>
              <w:szCs w:val="32"/>
            </w:rPr>
            <w:t>Fangstmonitorering</w:t>
          </w:r>
          <w:proofErr w:type="spellEnd"/>
          <w:r w:rsidRPr="00463F58">
            <w:rPr>
              <w:rFonts w:ascii="Arial" w:hAnsi="Arial" w:cs="Arial"/>
              <w:b/>
              <w:bCs/>
              <w:sz w:val="32"/>
              <w:szCs w:val="32"/>
            </w:rPr>
            <w:t xml:space="preserve"> Gunnerus</w:t>
          </w:r>
        </w:p>
      </w:sdtContent>
    </w:sdt>
    <w:p w14:paraId="0E01EE56" w14:textId="41892A8A" w:rsidR="00F032D6" w:rsidRPr="00463F58" w:rsidRDefault="002271DA" w:rsidP="002271DA">
      <w:pPr>
        <w:ind w:left="0"/>
        <w:jc w:val="center"/>
        <w:rPr>
          <w:rFonts w:ascii="Arial" w:hAnsi="Arial" w:cs="Arial"/>
        </w:rPr>
      </w:pPr>
      <w:r w:rsidRPr="00463F58">
        <w:rPr>
          <w:rFonts w:ascii="Arial" w:hAnsi="Arial" w:cs="Arial"/>
        </w:rPr>
        <w:t>ANSK-</w:t>
      </w:r>
      <w:r w:rsidR="000A514D" w:rsidRPr="00463F58">
        <w:rPr>
          <w:rFonts w:ascii="Arial" w:hAnsi="Arial" w:cs="Arial"/>
        </w:rPr>
        <w:t>XXX-XX</w:t>
      </w:r>
      <w:r w:rsidR="00D04778" w:rsidRPr="00463F58">
        <w:rPr>
          <w:rFonts w:ascii="Arial" w:hAnsi="Arial" w:cs="Arial"/>
        </w:rPr>
        <w:tab/>
      </w:r>
    </w:p>
    <w:p w14:paraId="004F4B84" w14:textId="77777777" w:rsidR="00BD795F" w:rsidRPr="00463F58" w:rsidRDefault="00BD795F" w:rsidP="00BD795F">
      <w:pPr>
        <w:ind w:left="0"/>
        <w:rPr>
          <w:rFonts w:ascii="Arial" w:hAnsi="Arial" w:cs="Arial"/>
        </w:rPr>
      </w:pPr>
    </w:p>
    <w:p w14:paraId="7D10A765" w14:textId="6D566AB1" w:rsidR="00BD795F" w:rsidRPr="00476F02" w:rsidRDefault="00BD795F" w:rsidP="00BD795F">
      <w:pPr>
        <w:ind w:left="0"/>
        <w:rPr>
          <w:rFonts w:ascii="Arial" w:hAnsi="Arial" w:cs="Arial"/>
          <w:b/>
          <w:sz w:val="24"/>
        </w:rPr>
      </w:pPr>
      <w:r w:rsidRPr="00476F02">
        <w:rPr>
          <w:rFonts w:ascii="Arial" w:hAnsi="Arial" w:cs="Arial"/>
          <w:b/>
          <w:sz w:val="24"/>
        </w:rPr>
        <w:t>Informasjon til leverandørene</w:t>
      </w:r>
      <w:r w:rsidR="00175A6A" w:rsidRPr="00476F02">
        <w:rPr>
          <w:rFonts w:ascii="Arial" w:hAnsi="Arial" w:cs="Arial"/>
          <w:b/>
          <w:sz w:val="24"/>
        </w:rPr>
        <w:t xml:space="preserve"> </w:t>
      </w:r>
    </w:p>
    <w:p w14:paraId="02F2C07D" w14:textId="77777777" w:rsidR="00BD795F" w:rsidRPr="00463F58" w:rsidRDefault="00BD795F" w:rsidP="00BD795F">
      <w:pPr>
        <w:ind w:left="0"/>
        <w:rPr>
          <w:rFonts w:ascii="Arial" w:hAnsi="Arial" w:cs="Arial"/>
        </w:rPr>
      </w:pPr>
    </w:p>
    <w:p w14:paraId="35CF2166" w14:textId="77777777" w:rsidR="00BD795F" w:rsidRPr="00476F02" w:rsidRDefault="00BD795F" w:rsidP="00BD795F">
      <w:pPr>
        <w:ind w:left="0"/>
        <w:rPr>
          <w:rFonts w:ascii="Arial" w:hAnsi="Arial" w:cs="Arial"/>
          <w:szCs w:val="20"/>
        </w:rPr>
      </w:pPr>
      <w:r w:rsidRPr="00476F02">
        <w:rPr>
          <w:rFonts w:ascii="Arial" w:hAnsi="Arial" w:cs="Arial"/>
          <w:szCs w:val="20"/>
        </w:rPr>
        <w:t>Kravene i kravtabellen danner grunnlaget for Leverandørens beskrivelse i sitt løsningsforslag, jf. bilag 1_2. Leverandør må gi en utfyllende beskrivelse på alle krav slik at man har en felles forståelse av hva som leveres.</w:t>
      </w:r>
    </w:p>
    <w:p w14:paraId="6641236A" w14:textId="77777777" w:rsidR="00BD795F" w:rsidRPr="00476F02" w:rsidRDefault="00BD795F" w:rsidP="00BD795F">
      <w:pPr>
        <w:ind w:left="0"/>
        <w:rPr>
          <w:rFonts w:ascii="Arial" w:hAnsi="Arial" w:cs="Arial"/>
          <w:szCs w:val="20"/>
        </w:rPr>
      </w:pPr>
    </w:p>
    <w:p w14:paraId="6BF896C9" w14:textId="77777777" w:rsidR="00BD795F" w:rsidRPr="00476F02" w:rsidRDefault="00BD795F" w:rsidP="00BD795F">
      <w:pPr>
        <w:ind w:left="0"/>
        <w:rPr>
          <w:rFonts w:ascii="Arial" w:hAnsi="Arial" w:cs="Arial"/>
          <w:szCs w:val="20"/>
        </w:rPr>
      </w:pPr>
      <w:r w:rsidRPr="00476F02">
        <w:rPr>
          <w:rFonts w:ascii="Arial" w:hAnsi="Arial" w:cs="Arial"/>
          <w:szCs w:val="20"/>
        </w:rPr>
        <w:t>De ulike kravene har ulik prioritet.</w:t>
      </w:r>
    </w:p>
    <w:p w14:paraId="3ABD91D5" w14:textId="77777777" w:rsidR="00BD795F" w:rsidRPr="00476F02" w:rsidRDefault="00BD795F" w:rsidP="00BD795F">
      <w:pPr>
        <w:ind w:left="2120" w:hanging="2120"/>
        <w:rPr>
          <w:rFonts w:ascii="Arial" w:hAnsi="Arial" w:cs="Arial"/>
          <w:szCs w:val="20"/>
        </w:rPr>
      </w:pPr>
      <w:r w:rsidRPr="00476F02">
        <w:rPr>
          <w:rFonts w:ascii="Arial" w:hAnsi="Arial" w:cs="Arial"/>
          <w:b/>
          <w:szCs w:val="20"/>
        </w:rPr>
        <w:t>Krav A =</w:t>
      </w:r>
      <w:r w:rsidRPr="00476F02">
        <w:rPr>
          <w:rFonts w:ascii="Arial" w:hAnsi="Arial" w:cs="Arial"/>
          <w:szCs w:val="20"/>
        </w:rPr>
        <w:t xml:space="preserve"> </w:t>
      </w:r>
      <w:r w:rsidRPr="00476F02">
        <w:rPr>
          <w:rFonts w:ascii="Arial" w:hAnsi="Arial" w:cs="Arial"/>
          <w:szCs w:val="20"/>
        </w:rPr>
        <w:tab/>
        <w:t xml:space="preserve">Absolutte krav som må tilfredsstilles. Tilbud som ikke tilfredsstiller alle absolutte </w:t>
      </w:r>
      <w:proofErr w:type="gramStart"/>
      <w:r w:rsidRPr="00476F02">
        <w:rPr>
          <w:rFonts w:ascii="Arial" w:hAnsi="Arial" w:cs="Arial"/>
          <w:szCs w:val="20"/>
        </w:rPr>
        <w:t>krav</w:t>
      </w:r>
      <w:proofErr w:type="gramEnd"/>
      <w:r w:rsidRPr="00476F02">
        <w:rPr>
          <w:rFonts w:ascii="Arial" w:hAnsi="Arial" w:cs="Arial"/>
          <w:szCs w:val="20"/>
        </w:rPr>
        <w:t xml:space="preserve"> vil bli avvist.  </w:t>
      </w:r>
    </w:p>
    <w:p w14:paraId="59A7A0C8" w14:textId="7786455B" w:rsidR="00BD795F" w:rsidRPr="00476F02" w:rsidRDefault="00BD795F" w:rsidP="33B0C8E9">
      <w:pPr>
        <w:ind w:left="2120" w:hanging="2120"/>
        <w:rPr>
          <w:rFonts w:ascii="Arial" w:hAnsi="Arial" w:cs="Arial"/>
          <w:szCs w:val="20"/>
        </w:rPr>
      </w:pPr>
      <w:r w:rsidRPr="00476F02">
        <w:rPr>
          <w:rFonts w:ascii="Arial" w:hAnsi="Arial" w:cs="Arial"/>
          <w:b/>
          <w:bCs/>
          <w:szCs w:val="20"/>
        </w:rPr>
        <w:t>Krav B =</w:t>
      </w:r>
      <w:r w:rsidRPr="00476F02">
        <w:rPr>
          <w:rFonts w:ascii="Arial" w:hAnsi="Arial" w:cs="Arial"/>
          <w:szCs w:val="20"/>
        </w:rPr>
        <w:t xml:space="preserve"> </w:t>
      </w:r>
      <w:r w:rsidRPr="00476F02">
        <w:rPr>
          <w:rFonts w:ascii="Arial" w:hAnsi="Arial" w:cs="Arial"/>
          <w:szCs w:val="20"/>
        </w:rPr>
        <w:tab/>
        <w:t xml:space="preserve">Viktige krav som bør tilfredsstilles, men det er ikke et absolutt krav. Svar vil ha stor betydning for evaluering av tilbudet. </w:t>
      </w:r>
    </w:p>
    <w:p w14:paraId="2C91F5D1" w14:textId="232F927C" w:rsidR="33B0C8E9" w:rsidRPr="00476F02" w:rsidRDefault="33B0C8E9" w:rsidP="33B0C8E9">
      <w:pPr>
        <w:ind w:left="2120" w:hanging="2120"/>
        <w:rPr>
          <w:rFonts w:ascii="Arial" w:hAnsi="Arial" w:cs="Arial"/>
          <w:szCs w:val="20"/>
        </w:rPr>
      </w:pPr>
    </w:p>
    <w:p w14:paraId="0ED0095A" w14:textId="77777777" w:rsidR="00BD795F" w:rsidRPr="00476F02" w:rsidRDefault="00BD795F" w:rsidP="00BD795F">
      <w:pPr>
        <w:ind w:left="0"/>
        <w:rPr>
          <w:rFonts w:ascii="Arial" w:hAnsi="Arial" w:cs="Arial"/>
          <w:szCs w:val="20"/>
        </w:rPr>
      </w:pPr>
      <w:r w:rsidRPr="00476F02">
        <w:rPr>
          <w:rFonts w:ascii="Arial" w:hAnsi="Arial" w:cs="Arial"/>
          <w:szCs w:val="20"/>
        </w:rPr>
        <w:t>Ved utfylling av tabellen skal Leverandøren sette kryss (</w:t>
      </w:r>
      <w:proofErr w:type="spellStart"/>
      <w:r w:rsidRPr="00476F02">
        <w:rPr>
          <w:rFonts w:ascii="Arial" w:hAnsi="Arial" w:cs="Arial"/>
          <w:szCs w:val="20"/>
        </w:rPr>
        <w:t>X</w:t>
      </w:r>
      <w:proofErr w:type="spellEnd"/>
      <w:r w:rsidRPr="00476F02">
        <w:rPr>
          <w:rFonts w:ascii="Arial" w:hAnsi="Arial" w:cs="Arial"/>
          <w:szCs w:val="20"/>
        </w:rPr>
        <w:t xml:space="preserve">) i kolonne for ja, delvis eller nei </w:t>
      </w:r>
      <w:proofErr w:type="gramStart"/>
      <w:r w:rsidRPr="00476F02">
        <w:rPr>
          <w:rFonts w:ascii="Arial" w:hAnsi="Arial" w:cs="Arial"/>
          <w:szCs w:val="20"/>
        </w:rPr>
        <w:t>under ”Leverandørens</w:t>
      </w:r>
      <w:proofErr w:type="gramEnd"/>
      <w:r w:rsidRPr="00476F02">
        <w:rPr>
          <w:rFonts w:ascii="Arial" w:hAnsi="Arial" w:cs="Arial"/>
          <w:szCs w:val="20"/>
        </w:rPr>
        <w:t xml:space="preserve"> oppfyllelse”. Henvisning til relevant dokumentasjon og evt. ytterligere kommentarer skal gjøres i kolonnen” Kommentar”. Det vises til at Leverandøren plikter å dokumentere at han oppfyller de krav som er satt. Evt. manglende dokumentasjon vil medføre at kravet anses som ikke oppfylt. </w:t>
      </w:r>
    </w:p>
    <w:p w14:paraId="7B211FBF" w14:textId="77777777" w:rsidR="00590436" w:rsidRPr="00463F58" w:rsidRDefault="00590436" w:rsidP="00241192">
      <w:pPr>
        <w:ind w:left="0"/>
        <w:jc w:val="center"/>
        <w:rPr>
          <w:rFonts w:ascii="Arial" w:hAnsi="Arial" w:cs="Arial"/>
        </w:rPr>
      </w:pPr>
    </w:p>
    <w:p w14:paraId="40CBDFAB" w14:textId="77777777" w:rsidR="00590436" w:rsidRPr="00463F58" w:rsidRDefault="00590436" w:rsidP="00241192">
      <w:pPr>
        <w:ind w:left="0"/>
        <w:rPr>
          <w:rFonts w:ascii="Arial" w:hAnsi="Arial" w:cs="Arial"/>
        </w:rPr>
      </w:pPr>
    </w:p>
    <w:p w14:paraId="68507192" w14:textId="77777777" w:rsidR="009F14BA" w:rsidRPr="00463F58" w:rsidRDefault="009F14BA" w:rsidP="00E12D5A">
      <w:pPr>
        <w:ind w:left="709" w:hanging="709"/>
        <w:rPr>
          <w:rFonts w:ascii="Arial" w:hAnsi="Arial" w:cs="Arial"/>
        </w:rPr>
      </w:pPr>
    </w:p>
    <w:p w14:paraId="7121CEB2" w14:textId="77777777" w:rsidR="009F14BA" w:rsidRPr="00463F58" w:rsidRDefault="009F14BA" w:rsidP="00E12D5A">
      <w:pPr>
        <w:ind w:left="709" w:hanging="709"/>
        <w:rPr>
          <w:rFonts w:ascii="Arial" w:hAnsi="Arial" w:cs="Arial"/>
        </w:rPr>
      </w:pPr>
    </w:p>
    <w:p w14:paraId="390368A4" w14:textId="77777777" w:rsidR="00D04C06" w:rsidRPr="00463F58" w:rsidRDefault="00D04C06" w:rsidP="009F14BA">
      <w:pPr>
        <w:ind w:left="709" w:hanging="709"/>
        <w:jc w:val="center"/>
        <w:rPr>
          <w:rFonts w:ascii="Arial" w:hAnsi="Arial" w:cs="Arial"/>
        </w:rPr>
      </w:pPr>
    </w:p>
    <w:p w14:paraId="2A31B0BE" w14:textId="2BE14B5C" w:rsidR="00F032D6" w:rsidRPr="00463F58" w:rsidRDefault="005C5EE7" w:rsidP="005C5EE7">
      <w:pPr>
        <w:ind w:left="0"/>
        <w:rPr>
          <w:rFonts w:ascii="Arial" w:hAnsi="Arial" w:cs="Arial"/>
        </w:rPr>
      </w:pPr>
      <w:r w:rsidRPr="00463F58">
        <w:rPr>
          <w:rFonts w:ascii="Arial" w:hAnsi="Arial" w:cs="Arial"/>
        </w:rPr>
        <w:t xml:space="preserve"> </w:t>
      </w:r>
    </w:p>
    <w:p w14:paraId="4F563B38" w14:textId="77777777" w:rsidR="00F032D6" w:rsidRPr="00463F58" w:rsidRDefault="00F032D6" w:rsidP="00E12D5A">
      <w:pPr>
        <w:ind w:left="709" w:hanging="709"/>
        <w:rPr>
          <w:rFonts w:ascii="Arial" w:hAnsi="Arial" w:cs="Arial"/>
        </w:rPr>
      </w:pPr>
    </w:p>
    <w:p w14:paraId="3F05AAC7" w14:textId="77777777" w:rsidR="00665184" w:rsidRPr="00463F58" w:rsidRDefault="00665184" w:rsidP="00665184">
      <w:pPr>
        <w:pStyle w:val="Heading2"/>
        <w:numPr>
          <w:ilvl w:val="0"/>
          <w:numId w:val="0"/>
        </w:numPr>
        <w:rPr>
          <w:rFonts w:ascii="Arial" w:hAnsi="Arial" w:cs="Arial"/>
        </w:rPr>
      </w:pPr>
      <w:bookmarkStart w:id="1" w:name="_Toc98121790"/>
    </w:p>
    <w:p w14:paraId="087DB23D" w14:textId="0F09AF43" w:rsidR="00F60F50" w:rsidRPr="00463F58" w:rsidRDefault="00215739" w:rsidP="005C5EE7">
      <w:pPr>
        <w:pStyle w:val="Heading2"/>
        <w:rPr>
          <w:rFonts w:ascii="Arial" w:hAnsi="Arial" w:cs="Arial"/>
        </w:rPr>
        <w:sectPr w:rsidR="00F60F50" w:rsidRPr="00463F58" w:rsidSect="00C40223">
          <w:headerReference w:type="default" r:id="rId12"/>
          <w:pgSz w:w="11907" w:h="16840" w:code="9"/>
          <w:pgMar w:top="2155" w:right="1418" w:bottom="1418" w:left="1418" w:header="709" w:footer="709" w:gutter="0"/>
          <w:cols w:space="708"/>
          <w:titlePg/>
          <w:docGrid w:linePitch="326"/>
        </w:sectPr>
      </w:pPr>
      <w:r w:rsidRPr="00463F58">
        <w:rPr>
          <w:rFonts w:ascii="Arial" w:hAnsi="Arial" w:cs="Arial"/>
        </w:rPr>
        <w:br w:type="page"/>
      </w:r>
      <w:bookmarkEnd w:id="1"/>
    </w:p>
    <w:p w14:paraId="41E40D30" w14:textId="77777777" w:rsidR="002D7CDF" w:rsidRPr="00463F58" w:rsidRDefault="002D7CDF" w:rsidP="00985758">
      <w:pPr>
        <w:ind w:left="0"/>
        <w:rPr>
          <w:rFonts w:ascii="Arial" w:hAnsi="Arial" w:cs="Arial"/>
        </w:rPr>
      </w:pPr>
    </w:p>
    <w:p w14:paraId="3558841B" w14:textId="77777777" w:rsidR="003F755C" w:rsidRPr="00463F58" w:rsidRDefault="003F755C" w:rsidP="00985758">
      <w:pPr>
        <w:ind w:left="0"/>
        <w:rPr>
          <w:rFonts w:ascii="Arial" w:hAnsi="Arial" w:cs="Arial"/>
        </w:rPr>
      </w:pPr>
    </w:p>
    <w:p w14:paraId="1FD0DE25" w14:textId="77777777" w:rsidR="002D7CDF" w:rsidRPr="00463F58" w:rsidRDefault="002D7CDF" w:rsidP="00985758">
      <w:pPr>
        <w:ind w:left="0"/>
        <w:rPr>
          <w:rFonts w:ascii="Arial" w:hAnsi="Arial" w:cs="Arial"/>
        </w:rPr>
      </w:pPr>
    </w:p>
    <w:p w14:paraId="2AE6FF38" w14:textId="205A433E" w:rsidR="00FE41A5" w:rsidRPr="00463F58" w:rsidRDefault="00FE41A5">
      <w:pPr>
        <w:spacing w:after="0"/>
        <w:ind w:left="0"/>
        <w:rPr>
          <w:rFonts w:ascii="Arial" w:hAnsi="Arial" w:cs="Arial"/>
        </w:rPr>
      </w:pPr>
    </w:p>
    <w:p w14:paraId="7AD9CFA5" w14:textId="2550EF36" w:rsidR="002D7CDF" w:rsidRPr="00463F58" w:rsidRDefault="009B53B5" w:rsidP="00985758">
      <w:pPr>
        <w:ind w:left="0"/>
        <w:rPr>
          <w:rFonts w:ascii="Arial" w:hAnsi="Arial" w:cs="Arial"/>
          <w:b/>
          <w:sz w:val="24"/>
        </w:rPr>
      </w:pPr>
      <w:r w:rsidRPr="00463F58">
        <w:rPr>
          <w:rFonts w:ascii="Arial" w:hAnsi="Arial" w:cs="Arial"/>
          <w:b/>
          <w:sz w:val="24"/>
        </w:rPr>
        <w:t xml:space="preserve">Bilag </w:t>
      </w:r>
      <w:r w:rsidR="002D7CDF" w:rsidRPr="00463F58">
        <w:rPr>
          <w:rFonts w:ascii="Arial" w:hAnsi="Arial" w:cs="Arial"/>
          <w:b/>
          <w:sz w:val="24"/>
        </w:rPr>
        <w:t>1</w:t>
      </w:r>
      <w:r w:rsidR="002271DA" w:rsidRPr="00463F58">
        <w:rPr>
          <w:rFonts w:ascii="Arial" w:hAnsi="Arial" w:cs="Arial"/>
          <w:b/>
          <w:sz w:val="24"/>
        </w:rPr>
        <w:t>_</w:t>
      </w:r>
      <w:r w:rsidR="006C5979" w:rsidRPr="00463F58">
        <w:rPr>
          <w:rFonts w:ascii="Arial" w:hAnsi="Arial" w:cs="Arial"/>
          <w:b/>
          <w:sz w:val="24"/>
        </w:rPr>
        <w:t>2</w:t>
      </w:r>
      <w:r w:rsidR="002D7CDF" w:rsidRPr="00463F58">
        <w:rPr>
          <w:rFonts w:ascii="Arial" w:hAnsi="Arial" w:cs="Arial"/>
          <w:b/>
          <w:sz w:val="24"/>
        </w:rPr>
        <w:t xml:space="preserve">. </w:t>
      </w:r>
      <w:r w:rsidR="003415F3" w:rsidRPr="00463F58">
        <w:rPr>
          <w:rFonts w:ascii="Arial" w:hAnsi="Arial" w:cs="Arial"/>
          <w:b/>
          <w:sz w:val="24"/>
        </w:rPr>
        <w:t xml:space="preserve">Oppdragsgivers </w:t>
      </w:r>
      <w:r w:rsidR="00A06B80" w:rsidRPr="00463F58">
        <w:rPr>
          <w:rFonts w:ascii="Arial" w:hAnsi="Arial" w:cs="Arial"/>
          <w:b/>
          <w:sz w:val="24"/>
        </w:rPr>
        <w:t>kravspesifikasjon –</w:t>
      </w:r>
      <w:r w:rsidR="007937AA" w:rsidRPr="00463F58">
        <w:rPr>
          <w:rFonts w:ascii="Arial" w:hAnsi="Arial" w:cs="Arial"/>
          <w:b/>
          <w:sz w:val="24"/>
        </w:rPr>
        <w:t xml:space="preserve"> Leverandørens løsningsbeskrivelse</w:t>
      </w:r>
    </w:p>
    <w:p w14:paraId="10FFF803" w14:textId="77777777" w:rsidR="002D7CDF" w:rsidRPr="00463F58" w:rsidRDefault="002D7CDF" w:rsidP="0062792C">
      <w:pPr>
        <w:rPr>
          <w:rFonts w:ascii="Arial" w:hAnsi="Arial" w:cs="Arial"/>
        </w:rPr>
      </w:pPr>
    </w:p>
    <w:tbl>
      <w:tblPr>
        <w:tblW w:w="5129" w:type="pct"/>
        <w:tblInd w:w="-5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0A0" w:firstRow="1" w:lastRow="0" w:firstColumn="1" w:lastColumn="0" w:noHBand="0" w:noVBand="0"/>
      </w:tblPr>
      <w:tblGrid>
        <w:gridCol w:w="710"/>
        <w:gridCol w:w="570"/>
        <w:gridCol w:w="2987"/>
        <w:gridCol w:w="570"/>
        <w:gridCol w:w="710"/>
        <w:gridCol w:w="572"/>
        <w:gridCol w:w="3130"/>
      </w:tblGrid>
      <w:tr w:rsidR="008F2B63" w:rsidRPr="00463F58" w14:paraId="2C791742" w14:textId="77777777" w:rsidTr="76420D38">
        <w:trPr>
          <w:trHeight w:val="628"/>
        </w:trPr>
        <w:tc>
          <w:tcPr>
            <w:tcW w:w="384" w:type="pct"/>
            <w:vMerge w:val="restart"/>
            <w:shd w:val="clear" w:color="auto" w:fill="0070C0"/>
          </w:tcPr>
          <w:p w14:paraId="46DA435C" w14:textId="51C0BBED" w:rsidR="002D7CDF" w:rsidRPr="00463F58" w:rsidRDefault="0009406B" w:rsidP="0009406B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lang w:val="en-US"/>
              </w:rPr>
            </w:pPr>
            <w:r w:rsidRPr="00463F58">
              <w:rPr>
                <w:rFonts w:ascii="Arial" w:hAnsi="Arial" w:cs="Arial"/>
                <w:color w:val="FFFFFF" w:themeColor="background1"/>
                <w:sz w:val="24"/>
                <w:lang w:val="en-US"/>
              </w:rPr>
              <w:t>Krav</w:t>
            </w:r>
            <w:r w:rsidR="002D7CDF" w:rsidRPr="00463F58">
              <w:rPr>
                <w:rFonts w:ascii="Arial" w:hAnsi="Arial" w:cs="Arial"/>
                <w:color w:val="FFFFFF" w:themeColor="background1"/>
                <w:sz w:val="24"/>
                <w:lang w:val="en-US"/>
              </w:rPr>
              <w:t xml:space="preserve"> n</w:t>
            </w:r>
            <w:r w:rsidRPr="00463F58">
              <w:rPr>
                <w:rFonts w:ascii="Arial" w:hAnsi="Arial" w:cs="Arial"/>
                <w:color w:val="FFFFFF" w:themeColor="background1"/>
                <w:sz w:val="24"/>
                <w:lang w:val="en-US"/>
              </w:rPr>
              <w:t>r</w:t>
            </w:r>
            <w:r w:rsidR="002D7CDF" w:rsidRPr="00463F58">
              <w:rPr>
                <w:rFonts w:ascii="Arial" w:hAnsi="Arial" w:cs="Arial"/>
                <w:color w:val="FFFFFF" w:themeColor="background1"/>
                <w:sz w:val="24"/>
                <w:lang w:val="en-US"/>
              </w:rPr>
              <w:t>.</w:t>
            </w:r>
          </w:p>
        </w:tc>
        <w:tc>
          <w:tcPr>
            <w:tcW w:w="308" w:type="pct"/>
            <w:vMerge w:val="restart"/>
            <w:shd w:val="clear" w:color="auto" w:fill="0070C0"/>
          </w:tcPr>
          <w:p w14:paraId="3E570A12" w14:textId="7CB0E422" w:rsidR="002D7CDF" w:rsidRPr="00463F58" w:rsidRDefault="00B82094" w:rsidP="0053667F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lang w:val="en-US"/>
              </w:rPr>
            </w:pPr>
            <w:r w:rsidRPr="00463F58">
              <w:rPr>
                <w:rFonts w:ascii="Arial" w:hAnsi="Arial" w:cs="Arial"/>
                <w:color w:val="FFFFFF" w:themeColor="background1"/>
                <w:sz w:val="24"/>
                <w:lang w:val="en-US"/>
              </w:rPr>
              <w:t>Pri</w:t>
            </w:r>
          </w:p>
        </w:tc>
        <w:tc>
          <w:tcPr>
            <w:tcW w:w="1615" w:type="pct"/>
            <w:vMerge w:val="restart"/>
            <w:shd w:val="clear" w:color="auto" w:fill="0070C0"/>
          </w:tcPr>
          <w:p w14:paraId="2C2A32BA" w14:textId="4D6A6C0D" w:rsidR="002D7CDF" w:rsidRPr="00463F58" w:rsidRDefault="00B82094" w:rsidP="0053667F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lang w:val="en-US"/>
              </w:rPr>
            </w:pPr>
            <w:proofErr w:type="spellStart"/>
            <w:r w:rsidRPr="00463F58">
              <w:rPr>
                <w:rFonts w:ascii="Arial" w:hAnsi="Arial" w:cs="Arial"/>
                <w:color w:val="FFFFFF" w:themeColor="background1"/>
                <w:sz w:val="24"/>
                <w:lang w:val="en-US"/>
              </w:rPr>
              <w:t>Beskrivelse</w:t>
            </w:r>
            <w:proofErr w:type="spellEnd"/>
          </w:p>
        </w:tc>
        <w:tc>
          <w:tcPr>
            <w:tcW w:w="1001" w:type="pct"/>
            <w:gridSpan w:val="3"/>
            <w:shd w:val="clear" w:color="auto" w:fill="0070C0"/>
          </w:tcPr>
          <w:p w14:paraId="69E8C968" w14:textId="5504F255" w:rsidR="002D7CDF" w:rsidRPr="00463F58" w:rsidRDefault="00B82094" w:rsidP="0053667F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lang w:val="en-US"/>
              </w:rPr>
            </w:pPr>
            <w:proofErr w:type="spellStart"/>
            <w:r w:rsidRPr="00463F58">
              <w:rPr>
                <w:rFonts w:ascii="Arial" w:hAnsi="Arial" w:cs="Arial"/>
                <w:color w:val="FFFFFF" w:themeColor="background1"/>
                <w:sz w:val="24"/>
                <w:lang w:val="en-US"/>
              </w:rPr>
              <w:t>Leverandørens</w:t>
            </w:r>
            <w:proofErr w:type="spellEnd"/>
            <w:r w:rsidRPr="00463F58">
              <w:rPr>
                <w:rFonts w:ascii="Arial" w:hAnsi="Arial" w:cs="Arial"/>
                <w:color w:val="FFFFFF" w:themeColor="background1"/>
                <w:sz w:val="24"/>
                <w:lang w:val="en-US"/>
              </w:rPr>
              <w:t xml:space="preserve"> </w:t>
            </w:r>
            <w:proofErr w:type="spellStart"/>
            <w:r w:rsidRPr="00463F58">
              <w:rPr>
                <w:rFonts w:ascii="Arial" w:hAnsi="Arial" w:cs="Arial"/>
                <w:color w:val="FFFFFF" w:themeColor="background1"/>
                <w:sz w:val="24"/>
                <w:lang w:val="en-US"/>
              </w:rPr>
              <w:t>oppfyllelse</w:t>
            </w:r>
            <w:proofErr w:type="spellEnd"/>
          </w:p>
        </w:tc>
        <w:tc>
          <w:tcPr>
            <w:tcW w:w="1692" w:type="pct"/>
            <w:vMerge w:val="restart"/>
            <w:shd w:val="clear" w:color="auto" w:fill="0070C0"/>
          </w:tcPr>
          <w:p w14:paraId="1E34CFCE" w14:textId="77777777" w:rsidR="002D7CDF" w:rsidRPr="00463F58" w:rsidRDefault="006C5979" w:rsidP="0009406B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</w:rPr>
            </w:pPr>
            <w:r w:rsidRPr="00463F58">
              <w:rPr>
                <w:rFonts w:ascii="Arial" w:hAnsi="Arial" w:cs="Arial"/>
                <w:color w:val="FFFFFF" w:themeColor="background1"/>
                <w:sz w:val="24"/>
              </w:rPr>
              <w:t>Kommentar</w:t>
            </w:r>
            <w:r w:rsidR="001A17D5" w:rsidRPr="00463F58">
              <w:rPr>
                <w:rFonts w:ascii="Arial" w:hAnsi="Arial" w:cs="Arial"/>
                <w:color w:val="FFFFFF" w:themeColor="background1"/>
                <w:sz w:val="24"/>
              </w:rPr>
              <w:t>/Besvarelse</w:t>
            </w:r>
          </w:p>
          <w:p w14:paraId="228391B2" w14:textId="06ADF8E9" w:rsidR="004956ED" w:rsidRPr="00463F58" w:rsidRDefault="006C3B2D" w:rsidP="0009406B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16"/>
                <w:szCs w:val="16"/>
              </w:rPr>
            </w:pPr>
            <w:r w:rsidRPr="00463F58">
              <w:rPr>
                <w:rFonts w:ascii="Arial" w:hAnsi="Arial" w:cs="Arial"/>
                <w:color w:val="FFFFFF" w:themeColor="background1"/>
                <w:sz w:val="16"/>
                <w:szCs w:val="16"/>
              </w:rPr>
              <w:t>Henvisning til relevant dokumentasjon og eventuelle tilleggskommentarer skal gis i denne kolonnen. Vær oppmerksom på at det er leverandørens plikt å dokumentere at han oppfyller kravene. Hvis dokumentasjonen mangler, vil vi vurdere kravet som «ikke oppfylt»</w:t>
            </w:r>
          </w:p>
        </w:tc>
      </w:tr>
      <w:tr w:rsidR="001A17D5" w:rsidRPr="00463F58" w14:paraId="4FC396C5" w14:textId="77777777" w:rsidTr="76420D38">
        <w:trPr>
          <w:trHeight w:val="314"/>
        </w:trPr>
        <w:tc>
          <w:tcPr>
            <w:tcW w:w="384" w:type="pct"/>
            <w:vMerge/>
          </w:tcPr>
          <w:p w14:paraId="3C7DFE4B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</w:rPr>
            </w:pPr>
          </w:p>
        </w:tc>
        <w:tc>
          <w:tcPr>
            <w:tcW w:w="308" w:type="pct"/>
            <w:vMerge/>
          </w:tcPr>
          <w:p w14:paraId="48914961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</w:rPr>
            </w:pPr>
          </w:p>
        </w:tc>
        <w:tc>
          <w:tcPr>
            <w:tcW w:w="1615" w:type="pct"/>
            <w:vMerge/>
          </w:tcPr>
          <w:p w14:paraId="08B8E8AE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</w:rPr>
            </w:pPr>
          </w:p>
        </w:tc>
        <w:tc>
          <w:tcPr>
            <w:tcW w:w="30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14:paraId="38C317E7" w14:textId="2B7FB711" w:rsidR="002D7CDF" w:rsidRPr="00463F58" w:rsidRDefault="00B82094" w:rsidP="0053667F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 w:rsidRPr="00463F58">
              <w:rPr>
                <w:rFonts w:ascii="Arial" w:hAnsi="Arial" w:cs="Arial"/>
                <w:b/>
                <w:sz w:val="16"/>
                <w:lang w:val="en-US"/>
              </w:rPr>
              <w:t>Ja</w:t>
            </w:r>
          </w:p>
        </w:tc>
        <w:tc>
          <w:tcPr>
            <w:tcW w:w="384" w:type="pct"/>
            <w:tcBorders>
              <w:left w:val="single" w:sz="4" w:space="0" w:color="auto"/>
            </w:tcBorders>
            <w:shd w:val="clear" w:color="auto" w:fill="FFFF00"/>
            <w:vAlign w:val="center"/>
          </w:tcPr>
          <w:p w14:paraId="2F78D7B4" w14:textId="7A970DB3" w:rsidR="002D7CDF" w:rsidRPr="00463F58" w:rsidRDefault="00B82094" w:rsidP="0053667F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 w:rsidRPr="00463F58">
              <w:rPr>
                <w:rFonts w:ascii="Arial" w:hAnsi="Arial" w:cs="Arial"/>
                <w:b/>
                <w:sz w:val="16"/>
                <w:lang w:val="en-US"/>
              </w:rPr>
              <w:t>Delvis</w:t>
            </w:r>
          </w:p>
        </w:tc>
        <w:tc>
          <w:tcPr>
            <w:tcW w:w="309" w:type="pct"/>
            <w:shd w:val="clear" w:color="auto" w:fill="FF0000"/>
            <w:vAlign w:val="center"/>
          </w:tcPr>
          <w:p w14:paraId="49F7E59D" w14:textId="1E6F029B" w:rsidR="002D7CDF" w:rsidRPr="00463F58" w:rsidRDefault="00B82094" w:rsidP="0053667F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16"/>
                <w:lang w:val="en-US"/>
              </w:rPr>
            </w:pPr>
            <w:r w:rsidRPr="00463F58">
              <w:rPr>
                <w:rFonts w:ascii="Arial" w:hAnsi="Arial" w:cs="Arial"/>
                <w:b/>
                <w:sz w:val="16"/>
                <w:lang w:val="en-US"/>
              </w:rPr>
              <w:t>Nei</w:t>
            </w:r>
          </w:p>
        </w:tc>
        <w:tc>
          <w:tcPr>
            <w:tcW w:w="1692" w:type="pct"/>
            <w:vMerge/>
          </w:tcPr>
          <w:p w14:paraId="46308DFA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  <w:lang w:val="en-US"/>
              </w:rPr>
            </w:pPr>
          </w:p>
        </w:tc>
      </w:tr>
      <w:tr w:rsidR="001A17D5" w:rsidRPr="00463F58" w14:paraId="3CDF9CFC" w14:textId="77777777" w:rsidTr="76420D38">
        <w:trPr>
          <w:trHeight w:val="244"/>
        </w:trPr>
        <w:tc>
          <w:tcPr>
            <w:tcW w:w="384" w:type="pct"/>
            <w:shd w:val="clear" w:color="auto" w:fill="0070C0"/>
          </w:tcPr>
          <w:p w14:paraId="66955E9C" w14:textId="2A4784CE" w:rsidR="002D7CDF" w:rsidRPr="00463F58" w:rsidRDefault="00CF589F" w:rsidP="0053667F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1</w:t>
            </w:r>
          </w:p>
        </w:tc>
        <w:tc>
          <w:tcPr>
            <w:tcW w:w="308" w:type="pct"/>
            <w:shd w:val="clear" w:color="auto" w:fill="0070C0"/>
          </w:tcPr>
          <w:p w14:paraId="0B5B6755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</w:pPr>
          </w:p>
        </w:tc>
        <w:tc>
          <w:tcPr>
            <w:tcW w:w="1615" w:type="pct"/>
            <w:shd w:val="clear" w:color="auto" w:fill="0070C0"/>
          </w:tcPr>
          <w:p w14:paraId="4C97E77E" w14:textId="672111E2" w:rsidR="002D7CDF" w:rsidRPr="00463F58" w:rsidRDefault="002D7CDF" w:rsidP="0009406B">
            <w:pPr>
              <w:spacing w:after="0"/>
              <w:ind w:left="0"/>
              <w:rPr>
                <w:rFonts w:ascii="Arial" w:hAnsi="Arial" w:cs="Arial"/>
                <w:b/>
                <w:i/>
                <w:color w:val="FFFFFF" w:themeColor="background1"/>
                <w:sz w:val="24"/>
                <w:lang w:val="en-US"/>
              </w:rPr>
            </w:pPr>
            <w:proofErr w:type="spellStart"/>
            <w:r w:rsidRPr="00463F58"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Gener</w:t>
            </w:r>
            <w:r w:rsidR="0009406B" w:rsidRPr="00463F58"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e</w:t>
            </w:r>
            <w:r w:rsidRPr="00463F58"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l</w:t>
            </w:r>
            <w:r w:rsidR="0009406B" w:rsidRPr="00463F58"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le</w:t>
            </w:r>
            <w:proofErr w:type="spellEnd"/>
            <w:r w:rsidR="003C0812" w:rsidRPr="00463F58"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 xml:space="preserve"> </w:t>
            </w:r>
            <w:proofErr w:type="spellStart"/>
            <w:r w:rsidR="0009406B" w:rsidRPr="00463F58"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krav</w:t>
            </w:r>
            <w:proofErr w:type="spellEnd"/>
          </w:p>
        </w:tc>
        <w:tc>
          <w:tcPr>
            <w:tcW w:w="308" w:type="pct"/>
            <w:shd w:val="clear" w:color="auto" w:fill="0070C0"/>
          </w:tcPr>
          <w:p w14:paraId="7A98AEC7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</w:pPr>
          </w:p>
        </w:tc>
        <w:tc>
          <w:tcPr>
            <w:tcW w:w="384" w:type="pct"/>
            <w:shd w:val="clear" w:color="auto" w:fill="0070C0"/>
          </w:tcPr>
          <w:p w14:paraId="4E75F89C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</w:pPr>
          </w:p>
        </w:tc>
        <w:tc>
          <w:tcPr>
            <w:tcW w:w="309" w:type="pct"/>
            <w:shd w:val="clear" w:color="auto" w:fill="0070C0"/>
          </w:tcPr>
          <w:p w14:paraId="1ECF5D4E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</w:pPr>
          </w:p>
        </w:tc>
        <w:tc>
          <w:tcPr>
            <w:tcW w:w="1692" w:type="pct"/>
            <w:shd w:val="clear" w:color="auto" w:fill="0070C0"/>
          </w:tcPr>
          <w:p w14:paraId="143B2AA4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</w:pPr>
          </w:p>
        </w:tc>
      </w:tr>
      <w:tr w:rsidR="001A17D5" w:rsidRPr="00463F58" w14:paraId="7AA88C99" w14:textId="77777777" w:rsidTr="00790050">
        <w:trPr>
          <w:trHeight w:val="244"/>
        </w:trPr>
        <w:tc>
          <w:tcPr>
            <w:tcW w:w="384" w:type="pct"/>
            <w:vAlign w:val="center"/>
          </w:tcPr>
          <w:p w14:paraId="69964D5B" w14:textId="2F61ECAC" w:rsidR="002D7CDF" w:rsidRPr="00463F58" w:rsidRDefault="00E400A2" w:rsidP="00216934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1.1</w:t>
            </w:r>
          </w:p>
        </w:tc>
        <w:tc>
          <w:tcPr>
            <w:tcW w:w="308" w:type="pct"/>
            <w:vAlign w:val="center"/>
          </w:tcPr>
          <w:p w14:paraId="462285C8" w14:textId="28BCBB16" w:rsidR="002D7CDF" w:rsidRPr="00463F58" w:rsidRDefault="004943BB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B</w:t>
            </w:r>
          </w:p>
        </w:tc>
        <w:tc>
          <w:tcPr>
            <w:tcW w:w="1615" w:type="pct"/>
          </w:tcPr>
          <w:p w14:paraId="3FAA4A67" w14:textId="77777777" w:rsidR="0009406B" w:rsidRPr="00A06B80" w:rsidRDefault="0009406B" w:rsidP="0009406B">
            <w:pPr>
              <w:spacing w:after="0"/>
              <w:ind w:left="0"/>
              <w:rPr>
                <w:rFonts w:ascii="Arial" w:hAnsi="Arial" w:cs="Arial"/>
                <w:b/>
                <w:szCs w:val="20"/>
              </w:rPr>
            </w:pPr>
            <w:r w:rsidRPr="00A06B80">
              <w:rPr>
                <w:rFonts w:ascii="Arial" w:hAnsi="Arial" w:cs="Arial"/>
                <w:b/>
                <w:szCs w:val="20"/>
              </w:rPr>
              <w:t>Garanti:</w:t>
            </w:r>
          </w:p>
          <w:p w14:paraId="7B875A8D" w14:textId="4076B85F" w:rsidR="002D7CDF" w:rsidRPr="00A06B80" w:rsidRDefault="0009406B" w:rsidP="00654F1B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Tilbudt utstyr </w:t>
            </w:r>
            <w:r w:rsidR="003809A9" w:rsidRPr="00A06B80">
              <w:rPr>
                <w:rFonts w:ascii="Arial" w:hAnsi="Arial" w:cs="Arial"/>
                <w:szCs w:val="20"/>
              </w:rPr>
              <w:t xml:space="preserve">bør </w:t>
            </w:r>
            <w:r w:rsidRPr="00A06B80">
              <w:rPr>
                <w:rFonts w:ascii="Arial" w:hAnsi="Arial" w:cs="Arial"/>
                <w:szCs w:val="20"/>
              </w:rPr>
              <w:t xml:space="preserve">være tilbudt med </w:t>
            </w:r>
            <w:r w:rsidR="003809A9" w:rsidRPr="00A06B80">
              <w:rPr>
                <w:rFonts w:ascii="Arial" w:hAnsi="Arial" w:cs="Arial"/>
                <w:szCs w:val="20"/>
              </w:rPr>
              <w:t>24</w:t>
            </w:r>
            <w:r w:rsidRPr="00A06B80">
              <w:rPr>
                <w:rFonts w:ascii="Arial" w:hAnsi="Arial" w:cs="Arial"/>
                <w:szCs w:val="20"/>
              </w:rPr>
              <w:t xml:space="preserve"> måneder garanti. </w:t>
            </w:r>
          </w:p>
          <w:p w14:paraId="2D370590" w14:textId="77777777" w:rsidR="008C0B2E" w:rsidRPr="00A06B80" w:rsidRDefault="008C0B2E" w:rsidP="00654F1B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</w:p>
          <w:p w14:paraId="35732ECF" w14:textId="42FFDAD9" w:rsidR="008C0B2E" w:rsidRPr="00A06B80" w:rsidRDefault="00B44105" w:rsidP="00654F1B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Leverandøren bes</w:t>
            </w:r>
            <w:r w:rsidR="00720FE4" w:rsidRPr="00A06B80">
              <w:rPr>
                <w:rFonts w:ascii="Arial" w:hAnsi="Arial" w:cs="Arial"/>
                <w:szCs w:val="20"/>
              </w:rPr>
              <w:t xml:space="preserve"> oppgi garantiperiode.</w:t>
            </w:r>
          </w:p>
        </w:tc>
        <w:tc>
          <w:tcPr>
            <w:tcW w:w="308" w:type="pct"/>
          </w:tcPr>
          <w:p w14:paraId="1ED79D48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</w:rPr>
            </w:pPr>
          </w:p>
        </w:tc>
        <w:tc>
          <w:tcPr>
            <w:tcW w:w="384" w:type="pct"/>
          </w:tcPr>
          <w:p w14:paraId="50B9A414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</w:rPr>
            </w:pPr>
          </w:p>
        </w:tc>
        <w:tc>
          <w:tcPr>
            <w:tcW w:w="309" w:type="pct"/>
          </w:tcPr>
          <w:p w14:paraId="7CD873B2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</w:rPr>
            </w:pPr>
          </w:p>
        </w:tc>
        <w:tc>
          <w:tcPr>
            <w:tcW w:w="1692" w:type="pct"/>
          </w:tcPr>
          <w:p w14:paraId="16DB6B1A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</w:rPr>
            </w:pPr>
          </w:p>
        </w:tc>
      </w:tr>
      <w:tr w:rsidR="001A17D5" w:rsidRPr="00463F58" w14:paraId="0D9D614A" w14:textId="77777777" w:rsidTr="00790050">
        <w:trPr>
          <w:trHeight w:val="685"/>
        </w:trPr>
        <w:tc>
          <w:tcPr>
            <w:tcW w:w="384" w:type="pct"/>
            <w:vAlign w:val="center"/>
          </w:tcPr>
          <w:p w14:paraId="2F26C6B7" w14:textId="7EC3DDCD" w:rsidR="00790050" w:rsidRPr="00790050" w:rsidRDefault="0079005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1.2</w:t>
            </w:r>
          </w:p>
        </w:tc>
        <w:tc>
          <w:tcPr>
            <w:tcW w:w="308" w:type="pct"/>
            <w:vAlign w:val="center"/>
          </w:tcPr>
          <w:p w14:paraId="7DA21B24" w14:textId="77777777" w:rsidR="002D7CDF" w:rsidRPr="00463F58" w:rsidRDefault="002D7CDF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A</w:t>
            </w:r>
          </w:p>
        </w:tc>
        <w:tc>
          <w:tcPr>
            <w:tcW w:w="1615" w:type="pct"/>
          </w:tcPr>
          <w:p w14:paraId="6911BC71" w14:textId="77777777" w:rsidR="0009406B" w:rsidRPr="00A06B80" w:rsidRDefault="0009406B" w:rsidP="0009406B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b/>
                <w:szCs w:val="20"/>
              </w:rPr>
              <w:t>Hva omfattes av leveransen:</w:t>
            </w:r>
          </w:p>
          <w:p w14:paraId="21933025" w14:textId="377B6039" w:rsidR="002D7CDF" w:rsidRPr="00A06B80" w:rsidRDefault="0009406B" w:rsidP="0009406B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Tilbudet skal inneholde alle elementer som tilbudt</w:t>
            </w:r>
            <w:r w:rsidR="00654F1B" w:rsidRPr="00A06B80">
              <w:rPr>
                <w:rFonts w:ascii="Arial" w:hAnsi="Arial" w:cs="Arial"/>
                <w:szCs w:val="20"/>
              </w:rPr>
              <w:t xml:space="preserve"> for at instrumentet skal kunne fungere som tiltenkt.</w:t>
            </w:r>
          </w:p>
        </w:tc>
        <w:tc>
          <w:tcPr>
            <w:tcW w:w="308" w:type="pct"/>
          </w:tcPr>
          <w:p w14:paraId="26AACCD1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01802B72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2D0F6CC3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43CC3F18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17D5" w:rsidRPr="00463F58" w14:paraId="0DD31102" w14:textId="77777777" w:rsidTr="00790050">
        <w:trPr>
          <w:trHeight w:val="70"/>
        </w:trPr>
        <w:tc>
          <w:tcPr>
            <w:tcW w:w="384" w:type="pct"/>
            <w:vAlign w:val="center"/>
          </w:tcPr>
          <w:p w14:paraId="69A9FC58" w14:textId="10935F46" w:rsidR="002D7CDF" w:rsidRPr="00790050" w:rsidRDefault="0079005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1.3</w:t>
            </w:r>
          </w:p>
        </w:tc>
        <w:tc>
          <w:tcPr>
            <w:tcW w:w="308" w:type="pct"/>
            <w:vAlign w:val="center"/>
          </w:tcPr>
          <w:p w14:paraId="3942991B" w14:textId="77777777" w:rsidR="002D7CDF" w:rsidRPr="00463F58" w:rsidRDefault="002D7CDF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A</w:t>
            </w:r>
          </w:p>
        </w:tc>
        <w:tc>
          <w:tcPr>
            <w:tcW w:w="1615" w:type="pct"/>
          </w:tcPr>
          <w:p w14:paraId="4C4F5D95" w14:textId="77777777" w:rsidR="0009406B" w:rsidRPr="00A06B80" w:rsidRDefault="0009406B" w:rsidP="0009406B">
            <w:pPr>
              <w:spacing w:after="0"/>
              <w:ind w:left="0"/>
              <w:rPr>
                <w:rFonts w:ascii="Arial" w:hAnsi="Arial" w:cs="Arial"/>
                <w:b/>
                <w:szCs w:val="20"/>
              </w:rPr>
            </w:pPr>
            <w:r w:rsidRPr="00A06B80">
              <w:rPr>
                <w:rFonts w:ascii="Arial" w:hAnsi="Arial" w:cs="Arial"/>
                <w:b/>
                <w:szCs w:val="20"/>
              </w:rPr>
              <w:t>Opplæring:</w:t>
            </w:r>
          </w:p>
          <w:p w14:paraId="38413297" w14:textId="7E6B064E" w:rsidR="002D7CDF" w:rsidRPr="00A06B80" w:rsidRDefault="0009406B" w:rsidP="00654F1B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Opplæring for bruk og grunnleggende vedlikehold av tilbudt utstyr</w:t>
            </w:r>
            <w:r w:rsidR="00654F1B" w:rsidRPr="00A06B80">
              <w:rPr>
                <w:rFonts w:ascii="Arial" w:hAnsi="Arial" w:cs="Arial"/>
                <w:szCs w:val="20"/>
              </w:rPr>
              <w:t xml:space="preserve"> skal være inkludert.</w:t>
            </w:r>
          </w:p>
        </w:tc>
        <w:tc>
          <w:tcPr>
            <w:tcW w:w="308" w:type="pct"/>
          </w:tcPr>
          <w:p w14:paraId="383EA991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56FBE9EE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194A2987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4D27E042" w14:textId="77777777" w:rsidR="002D7CDF" w:rsidRPr="00463F58" w:rsidRDefault="002D7CD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17D5" w:rsidRPr="00463F58" w14:paraId="066755A5" w14:textId="77777777" w:rsidTr="00790050">
        <w:trPr>
          <w:trHeight w:val="70"/>
        </w:trPr>
        <w:tc>
          <w:tcPr>
            <w:tcW w:w="384" w:type="pct"/>
            <w:vAlign w:val="center"/>
          </w:tcPr>
          <w:p w14:paraId="3BFA0E44" w14:textId="5045C277" w:rsidR="003C0812" w:rsidRPr="00790050" w:rsidRDefault="001073C9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1.4</w:t>
            </w:r>
          </w:p>
        </w:tc>
        <w:tc>
          <w:tcPr>
            <w:tcW w:w="308" w:type="pct"/>
            <w:vAlign w:val="center"/>
          </w:tcPr>
          <w:p w14:paraId="03021DD9" w14:textId="374690E7" w:rsidR="003C0812" w:rsidRPr="00463F58" w:rsidRDefault="0000202B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A</w:t>
            </w:r>
          </w:p>
        </w:tc>
        <w:tc>
          <w:tcPr>
            <w:tcW w:w="1615" w:type="pct"/>
          </w:tcPr>
          <w:p w14:paraId="4EB71BCC" w14:textId="77777777" w:rsidR="0009406B" w:rsidRPr="00A06B80" w:rsidRDefault="0009406B" w:rsidP="0009406B">
            <w:pPr>
              <w:spacing w:after="0"/>
              <w:ind w:left="0"/>
              <w:rPr>
                <w:rFonts w:ascii="Arial" w:hAnsi="Arial" w:cs="Arial"/>
                <w:b/>
                <w:szCs w:val="20"/>
              </w:rPr>
            </w:pPr>
            <w:r w:rsidRPr="00A06B80">
              <w:rPr>
                <w:rFonts w:ascii="Arial" w:hAnsi="Arial" w:cs="Arial"/>
                <w:b/>
                <w:szCs w:val="20"/>
              </w:rPr>
              <w:t>Support:</w:t>
            </w:r>
          </w:p>
          <w:p w14:paraId="033FCAD4" w14:textId="4C858F66" w:rsidR="003C0812" w:rsidRPr="00A06B80" w:rsidRDefault="0009406B" w:rsidP="0042227A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E-post og telefonsupport skal være inkludert i tilbudet.</w:t>
            </w:r>
          </w:p>
        </w:tc>
        <w:tc>
          <w:tcPr>
            <w:tcW w:w="308" w:type="pct"/>
          </w:tcPr>
          <w:p w14:paraId="4154D4F3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6E7A4603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63DCCE2F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28DECCE6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17D5" w:rsidRPr="00463F58" w14:paraId="02A4B34B" w14:textId="77777777" w:rsidTr="00790050">
        <w:trPr>
          <w:trHeight w:val="70"/>
        </w:trPr>
        <w:tc>
          <w:tcPr>
            <w:tcW w:w="384" w:type="pct"/>
            <w:vAlign w:val="center"/>
          </w:tcPr>
          <w:p w14:paraId="51783B08" w14:textId="44E418ED" w:rsidR="003C0812" w:rsidRPr="00790050" w:rsidRDefault="00511D0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1.5</w:t>
            </w:r>
          </w:p>
        </w:tc>
        <w:tc>
          <w:tcPr>
            <w:tcW w:w="308" w:type="pct"/>
            <w:vAlign w:val="center"/>
          </w:tcPr>
          <w:p w14:paraId="0C7D844A" w14:textId="364157AE" w:rsidR="003C0812" w:rsidRPr="00463F58" w:rsidRDefault="7BF9AF44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bCs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bCs/>
                <w:sz w:val="24"/>
                <w:lang w:val="en-US"/>
              </w:rPr>
              <w:t>B</w:t>
            </w:r>
          </w:p>
        </w:tc>
        <w:tc>
          <w:tcPr>
            <w:tcW w:w="1615" w:type="pct"/>
          </w:tcPr>
          <w:p w14:paraId="4DE041E7" w14:textId="77777777" w:rsidR="0009406B" w:rsidRPr="00A06B80" w:rsidRDefault="0496DC97" w:rsidP="0009406B">
            <w:pPr>
              <w:spacing w:after="0"/>
              <w:ind w:left="0"/>
              <w:rPr>
                <w:rFonts w:ascii="Arial" w:hAnsi="Arial" w:cs="Arial"/>
                <w:b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Service:</w:t>
            </w:r>
          </w:p>
          <w:p w14:paraId="2DE0743C" w14:textId="03CD8668" w:rsidR="003C0812" w:rsidRPr="00A06B80" w:rsidRDefault="334DC8AB" w:rsidP="0009406B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Tilbyder bør tilby serviceavtaler på tilbudte instrument.</w:t>
            </w:r>
          </w:p>
          <w:p w14:paraId="74A87E53" w14:textId="3F2D9B9D" w:rsidR="003C0812" w:rsidRPr="00A06B80" w:rsidRDefault="334DC8AB" w:rsidP="1413C147">
            <w:pPr>
              <w:spacing w:after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 </w:t>
            </w:r>
          </w:p>
          <w:p w14:paraId="4648D151" w14:textId="0441ECC4" w:rsidR="003C0812" w:rsidRPr="00A06B80" w:rsidRDefault="334DC8AB" w:rsidP="00260AC2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Vennligst spesifiser hva som er inkludert i serviceavtalen i besvarelse/kommentar kolonnen, og oppgi pris i bilag 3. </w:t>
            </w:r>
          </w:p>
        </w:tc>
        <w:tc>
          <w:tcPr>
            <w:tcW w:w="308" w:type="pct"/>
          </w:tcPr>
          <w:p w14:paraId="7292E05F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07B69573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029016DA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6CC953E7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17D5" w:rsidRPr="00463F58" w14:paraId="34A1A42B" w14:textId="77777777" w:rsidTr="00790050">
        <w:trPr>
          <w:trHeight w:val="70"/>
        </w:trPr>
        <w:tc>
          <w:tcPr>
            <w:tcW w:w="384" w:type="pct"/>
            <w:vAlign w:val="center"/>
          </w:tcPr>
          <w:p w14:paraId="27DB773C" w14:textId="7DD23221" w:rsidR="003C0812" w:rsidRPr="00790050" w:rsidRDefault="00511D0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1.6</w:t>
            </w:r>
          </w:p>
        </w:tc>
        <w:tc>
          <w:tcPr>
            <w:tcW w:w="308" w:type="pct"/>
            <w:vAlign w:val="center"/>
          </w:tcPr>
          <w:p w14:paraId="297A0035" w14:textId="584BDE7C" w:rsidR="003C0812" w:rsidRPr="00463F58" w:rsidRDefault="791CF5CC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bCs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bCs/>
                <w:sz w:val="24"/>
                <w:lang w:val="en-US"/>
              </w:rPr>
              <w:t>B</w:t>
            </w:r>
          </w:p>
        </w:tc>
        <w:tc>
          <w:tcPr>
            <w:tcW w:w="1615" w:type="pct"/>
          </w:tcPr>
          <w:p w14:paraId="17BA0D21" w14:textId="535C0B5B" w:rsidR="0009406B" w:rsidRPr="00A06B80" w:rsidRDefault="0009406B" w:rsidP="0009406B">
            <w:pPr>
              <w:spacing w:after="0"/>
              <w:ind w:left="0"/>
              <w:rPr>
                <w:rFonts w:ascii="Arial" w:hAnsi="Arial" w:cs="Arial"/>
                <w:b/>
                <w:szCs w:val="20"/>
              </w:rPr>
            </w:pPr>
            <w:r w:rsidRPr="00A06B80">
              <w:rPr>
                <w:rFonts w:ascii="Arial" w:hAnsi="Arial" w:cs="Arial"/>
                <w:b/>
                <w:szCs w:val="20"/>
              </w:rPr>
              <w:t>Responstid</w:t>
            </w:r>
            <w:r w:rsidR="002271DA" w:rsidRPr="00A06B80">
              <w:rPr>
                <w:rFonts w:ascii="Arial" w:hAnsi="Arial" w:cs="Arial"/>
                <w:b/>
                <w:szCs w:val="20"/>
              </w:rPr>
              <w:t xml:space="preserve"> på henvendelser</w:t>
            </w:r>
            <w:r w:rsidRPr="00A06B80">
              <w:rPr>
                <w:rFonts w:ascii="Arial" w:hAnsi="Arial" w:cs="Arial"/>
                <w:b/>
                <w:szCs w:val="20"/>
              </w:rPr>
              <w:t>:</w:t>
            </w:r>
          </w:p>
          <w:p w14:paraId="4866A8B3" w14:textId="1B2DFA11" w:rsidR="003C0812" w:rsidRPr="00A06B80" w:rsidRDefault="19000323" w:rsidP="1413C147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Normal</w:t>
            </w:r>
            <w:r w:rsidR="0496DC97" w:rsidRPr="00A06B80">
              <w:rPr>
                <w:rFonts w:ascii="Arial" w:hAnsi="Arial" w:cs="Arial"/>
                <w:szCs w:val="20"/>
              </w:rPr>
              <w:t xml:space="preserve"> responstid </w:t>
            </w:r>
            <w:r w:rsidR="421F5C4C" w:rsidRPr="00A06B80">
              <w:rPr>
                <w:rFonts w:ascii="Arial" w:hAnsi="Arial" w:cs="Arial"/>
                <w:szCs w:val="20"/>
              </w:rPr>
              <w:t>bør</w:t>
            </w:r>
            <w:r w:rsidRPr="00A06B80">
              <w:rPr>
                <w:rFonts w:ascii="Arial" w:hAnsi="Arial" w:cs="Arial"/>
                <w:szCs w:val="20"/>
              </w:rPr>
              <w:t xml:space="preserve"> være senest 2-3 timer</w:t>
            </w:r>
            <w:r w:rsidR="63E94F2F" w:rsidRPr="00A06B80">
              <w:rPr>
                <w:rFonts w:ascii="Arial" w:hAnsi="Arial" w:cs="Arial"/>
                <w:szCs w:val="20"/>
              </w:rPr>
              <w:t xml:space="preserve"> etter </w:t>
            </w:r>
            <w:r w:rsidR="5BCDB714" w:rsidRPr="00A06B80">
              <w:rPr>
                <w:rFonts w:ascii="Arial" w:hAnsi="Arial" w:cs="Arial"/>
                <w:szCs w:val="20"/>
              </w:rPr>
              <w:t>innmeldt sak</w:t>
            </w:r>
            <w:r w:rsidRPr="00A06B80">
              <w:rPr>
                <w:rFonts w:ascii="Arial" w:hAnsi="Arial" w:cs="Arial"/>
                <w:szCs w:val="20"/>
              </w:rPr>
              <w:t>. Leverandøren bes beskrive responstid</w:t>
            </w:r>
          </w:p>
        </w:tc>
        <w:tc>
          <w:tcPr>
            <w:tcW w:w="308" w:type="pct"/>
          </w:tcPr>
          <w:p w14:paraId="2562C4C1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5922DEE7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29CE2600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64949EEC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17D5" w:rsidRPr="00463F58" w14:paraId="63FF3695" w14:textId="77777777" w:rsidTr="00790050">
        <w:trPr>
          <w:trHeight w:val="70"/>
        </w:trPr>
        <w:tc>
          <w:tcPr>
            <w:tcW w:w="384" w:type="pct"/>
            <w:vAlign w:val="center"/>
          </w:tcPr>
          <w:p w14:paraId="59ACE415" w14:textId="294E579D" w:rsidR="003C0812" w:rsidRPr="00790050" w:rsidRDefault="00511D0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1.7</w:t>
            </w:r>
          </w:p>
        </w:tc>
        <w:tc>
          <w:tcPr>
            <w:tcW w:w="308" w:type="pct"/>
            <w:vAlign w:val="center"/>
          </w:tcPr>
          <w:p w14:paraId="58B6D74A" w14:textId="5CCD5899" w:rsidR="003C0812" w:rsidRPr="00463F58" w:rsidRDefault="00A22ACF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A</w:t>
            </w:r>
          </w:p>
        </w:tc>
        <w:tc>
          <w:tcPr>
            <w:tcW w:w="1615" w:type="pct"/>
          </w:tcPr>
          <w:p w14:paraId="1566D558" w14:textId="77777777" w:rsidR="0009406B" w:rsidRPr="00A06B80" w:rsidRDefault="0009406B" w:rsidP="0009406B">
            <w:pPr>
              <w:spacing w:after="0"/>
              <w:ind w:left="0"/>
              <w:rPr>
                <w:rFonts w:ascii="Arial" w:hAnsi="Arial" w:cs="Arial"/>
                <w:b/>
                <w:szCs w:val="20"/>
              </w:rPr>
            </w:pPr>
            <w:r w:rsidRPr="00A06B80">
              <w:rPr>
                <w:rFonts w:ascii="Arial" w:hAnsi="Arial" w:cs="Arial"/>
                <w:b/>
                <w:szCs w:val="20"/>
              </w:rPr>
              <w:t>Reklamasjoner i garantiperioden:</w:t>
            </w:r>
          </w:p>
          <w:p w14:paraId="796E0DAB" w14:textId="60F6D9AB" w:rsidR="003C0812" w:rsidRPr="00A06B80" w:rsidRDefault="0496DC97" w:rsidP="1413C147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Dersom det oppstår problemer i garantitiden, skal leverandøren arbeide kontinuerlig for å løse disse problemene. </w:t>
            </w:r>
            <w:r w:rsidR="19000323" w:rsidRPr="00A06B80">
              <w:rPr>
                <w:rFonts w:ascii="Arial" w:hAnsi="Arial" w:cs="Arial"/>
                <w:szCs w:val="20"/>
              </w:rPr>
              <w:t xml:space="preserve">Leverandøren </w:t>
            </w:r>
            <w:r w:rsidR="19000323" w:rsidRPr="00A06B80">
              <w:rPr>
                <w:rFonts w:ascii="Arial" w:hAnsi="Arial" w:cs="Arial"/>
                <w:szCs w:val="20"/>
              </w:rPr>
              <w:lastRenderedPageBreak/>
              <w:t>bes beskrive hvordan han jobber for å finne en god løsning ved slike henvendelser.</w:t>
            </w:r>
          </w:p>
        </w:tc>
        <w:tc>
          <w:tcPr>
            <w:tcW w:w="308" w:type="pct"/>
          </w:tcPr>
          <w:p w14:paraId="0E0F4685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7B111748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59B7237C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61D92F7A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17D5" w:rsidRPr="00463F58" w14:paraId="4EE52D85" w14:textId="77777777" w:rsidTr="00790050">
        <w:trPr>
          <w:trHeight w:val="70"/>
        </w:trPr>
        <w:tc>
          <w:tcPr>
            <w:tcW w:w="384" w:type="pct"/>
            <w:vAlign w:val="center"/>
          </w:tcPr>
          <w:p w14:paraId="20D40830" w14:textId="1B06AFCE" w:rsidR="003C0812" w:rsidRPr="00790050" w:rsidRDefault="00511D0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1.8</w:t>
            </w:r>
          </w:p>
        </w:tc>
        <w:tc>
          <w:tcPr>
            <w:tcW w:w="308" w:type="pct"/>
            <w:vAlign w:val="center"/>
          </w:tcPr>
          <w:p w14:paraId="014ADA41" w14:textId="535513DD" w:rsidR="003C0812" w:rsidRPr="00463F58" w:rsidRDefault="0000202B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A</w:t>
            </w:r>
          </w:p>
        </w:tc>
        <w:tc>
          <w:tcPr>
            <w:tcW w:w="1615" w:type="pct"/>
          </w:tcPr>
          <w:p w14:paraId="2FA3A7A9" w14:textId="71C0F4FB" w:rsidR="003C0812" w:rsidRPr="00A06B80" w:rsidRDefault="0496DC97" w:rsidP="1413C147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Alle kostnader i forbindelse med tilbudet, som installasjon, reisekostnader osv. skal være inkludert i tilbudet. </w:t>
            </w:r>
          </w:p>
        </w:tc>
        <w:tc>
          <w:tcPr>
            <w:tcW w:w="308" w:type="pct"/>
          </w:tcPr>
          <w:p w14:paraId="3463D324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74A7DBC3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66A6BB91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25768551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922B48" w:rsidRPr="00463F58" w14:paraId="13D81592" w14:textId="77777777" w:rsidTr="00790050">
        <w:trPr>
          <w:trHeight w:val="70"/>
        </w:trPr>
        <w:tc>
          <w:tcPr>
            <w:tcW w:w="384" w:type="pct"/>
            <w:vAlign w:val="center"/>
          </w:tcPr>
          <w:p w14:paraId="335B087E" w14:textId="17E323F7" w:rsidR="00922B48" w:rsidRPr="00790050" w:rsidRDefault="00511D0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1.9</w:t>
            </w:r>
          </w:p>
        </w:tc>
        <w:tc>
          <w:tcPr>
            <w:tcW w:w="308" w:type="pct"/>
            <w:vAlign w:val="center"/>
          </w:tcPr>
          <w:p w14:paraId="46618604" w14:textId="4F49A28C" w:rsidR="00922B48" w:rsidRPr="00463F58" w:rsidRDefault="00922B48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B</w:t>
            </w:r>
          </w:p>
        </w:tc>
        <w:tc>
          <w:tcPr>
            <w:tcW w:w="1615" w:type="pct"/>
          </w:tcPr>
          <w:p w14:paraId="265F22CB" w14:textId="59913E9B" w:rsidR="00922B48" w:rsidRPr="00A06B80" w:rsidRDefault="00722202" w:rsidP="1413C147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Systemet bør leveres uten løpende abonnementskostnader. </w:t>
            </w:r>
          </w:p>
        </w:tc>
        <w:tc>
          <w:tcPr>
            <w:tcW w:w="308" w:type="pct"/>
          </w:tcPr>
          <w:p w14:paraId="2AC68955" w14:textId="77777777" w:rsidR="00922B48" w:rsidRPr="00463F58" w:rsidRDefault="00922B48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1D8F5594" w14:textId="77777777" w:rsidR="00922B48" w:rsidRPr="00463F58" w:rsidRDefault="00922B48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1ED2BE1F" w14:textId="77777777" w:rsidR="00922B48" w:rsidRPr="00463F58" w:rsidRDefault="00922B48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15D47D50" w14:textId="77777777" w:rsidR="00922B48" w:rsidRPr="00463F58" w:rsidRDefault="00922B48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722202" w:rsidRPr="00463F58" w14:paraId="61248A5F" w14:textId="77777777" w:rsidTr="00790050">
        <w:trPr>
          <w:trHeight w:val="70"/>
        </w:trPr>
        <w:tc>
          <w:tcPr>
            <w:tcW w:w="384" w:type="pct"/>
            <w:vAlign w:val="center"/>
          </w:tcPr>
          <w:p w14:paraId="5A7CA99B" w14:textId="5ED99889" w:rsidR="00722202" w:rsidRPr="00790050" w:rsidRDefault="00511D0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1.10</w:t>
            </w:r>
          </w:p>
        </w:tc>
        <w:tc>
          <w:tcPr>
            <w:tcW w:w="308" w:type="pct"/>
            <w:vAlign w:val="center"/>
          </w:tcPr>
          <w:p w14:paraId="7B839518" w14:textId="4D32CE6E" w:rsidR="00722202" w:rsidRPr="00463F58" w:rsidRDefault="00722202" w:rsidP="00350F3C">
            <w:pPr>
              <w:ind w:left="0"/>
              <w:jc w:val="center"/>
              <w:rPr>
                <w:rFonts w:ascii="Arial" w:hAnsi="Arial" w:cs="Arial"/>
                <w:b/>
                <w:bCs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bCs/>
                <w:sz w:val="24"/>
                <w:lang w:val="en-US"/>
              </w:rPr>
              <w:t>B</w:t>
            </w:r>
          </w:p>
        </w:tc>
        <w:tc>
          <w:tcPr>
            <w:tcW w:w="1615" w:type="pct"/>
          </w:tcPr>
          <w:p w14:paraId="01FBA83E" w14:textId="36AB70B8" w:rsidR="00722202" w:rsidRPr="00A06B80" w:rsidRDefault="00722202" w:rsidP="1413C147">
            <w:pPr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bør kunne leveres uten at fartøyet må dokkes inn under installasjon.</w:t>
            </w:r>
          </w:p>
        </w:tc>
        <w:tc>
          <w:tcPr>
            <w:tcW w:w="308" w:type="pct"/>
          </w:tcPr>
          <w:p w14:paraId="2E720301" w14:textId="77777777" w:rsidR="00722202" w:rsidRPr="00463F58" w:rsidRDefault="00722202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66EA04D8" w14:textId="77777777" w:rsidR="00722202" w:rsidRPr="00463F58" w:rsidRDefault="00722202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3AC8CE40" w14:textId="77777777" w:rsidR="00722202" w:rsidRPr="00463F58" w:rsidRDefault="00722202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449D49C9" w14:textId="77777777" w:rsidR="00722202" w:rsidRPr="00463F58" w:rsidRDefault="00722202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1413C147" w:rsidRPr="00463F58" w14:paraId="172B0EBB" w14:textId="77777777" w:rsidTr="00790050">
        <w:trPr>
          <w:trHeight w:val="70"/>
        </w:trPr>
        <w:tc>
          <w:tcPr>
            <w:tcW w:w="384" w:type="pct"/>
            <w:vAlign w:val="center"/>
          </w:tcPr>
          <w:p w14:paraId="2ED45ADE" w14:textId="3AA57613" w:rsidR="00D95880" w:rsidRPr="00790050" w:rsidRDefault="00D95880" w:rsidP="00D95880">
            <w:pPr>
              <w:spacing w:after="0"/>
              <w:ind w:left="0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1.11</w:t>
            </w:r>
          </w:p>
        </w:tc>
        <w:tc>
          <w:tcPr>
            <w:tcW w:w="308" w:type="pct"/>
            <w:vAlign w:val="center"/>
          </w:tcPr>
          <w:p w14:paraId="5BEAE908" w14:textId="0F02DFBC" w:rsidR="0057773B" w:rsidRPr="00463F58" w:rsidRDefault="00D95880" w:rsidP="00D95880">
            <w:pPr>
              <w:ind w:left="0"/>
              <w:rPr>
                <w:rFonts w:ascii="Arial" w:hAnsi="Arial" w:cs="Arial"/>
                <w:b/>
                <w:bCs/>
                <w:sz w:val="24"/>
                <w:lang w:val="en-US"/>
              </w:rPr>
            </w:pPr>
            <w:r>
              <w:rPr>
                <w:rFonts w:ascii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57773B" w:rsidRPr="00463F58">
              <w:rPr>
                <w:rFonts w:ascii="Arial" w:hAnsi="Arial" w:cs="Arial"/>
                <w:b/>
                <w:bCs/>
                <w:sz w:val="24"/>
                <w:lang w:val="en-US"/>
              </w:rPr>
              <w:t>B</w:t>
            </w:r>
          </w:p>
        </w:tc>
        <w:tc>
          <w:tcPr>
            <w:tcW w:w="1615" w:type="pct"/>
          </w:tcPr>
          <w:p w14:paraId="6CBA5106" w14:textId="538478C1" w:rsidR="3DD65F4A" w:rsidRPr="00A06B80" w:rsidRDefault="3DD65F4A" w:rsidP="1413C147">
            <w:pPr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Levering:</w:t>
            </w:r>
            <w:r w:rsidRPr="00A06B80">
              <w:rPr>
                <w:rFonts w:ascii="Arial" w:hAnsi="Arial" w:cs="Arial"/>
                <w:szCs w:val="20"/>
              </w:rPr>
              <w:t xml:space="preserve"> </w:t>
            </w:r>
            <w:r w:rsidR="00620663" w:rsidRPr="00A06B80">
              <w:rPr>
                <w:rFonts w:ascii="Arial" w:hAnsi="Arial" w:cs="Arial"/>
                <w:szCs w:val="20"/>
              </w:rPr>
              <w:t xml:space="preserve">Systemet </w:t>
            </w:r>
            <w:r w:rsidR="00E54CD8" w:rsidRPr="00A06B80">
              <w:rPr>
                <w:rFonts w:ascii="Arial" w:hAnsi="Arial" w:cs="Arial"/>
                <w:szCs w:val="20"/>
              </w:rPr>
              <w:t>bør</w:t>
            </w:r>
            <w:r w:rsidRPr="00A06B80">
              <w:rPr>
                <w:rFonts w:ascii="Arial" w:hAnsi="Arial" w:cs="Arial"/>
                <w:szCs w:val="20"/>
              </w:rPr>
              <w:t xml:space="preserve"> </w:t>
            </w:r>
            <w:r w:rsidR="00620663" w:rsidRPr="00A06B80">
              <w:rPr>
                <w:rFonts w:ascii="Arial" w:hAnsi="Arial" w:cs="Arial"/>
                <w:szCs w:val="20"/>
              </w:rPr>
              <w:t xml:space="preserve">kunne </w:t>
            </w:r>
            <w:r w:rsidRPr="00A06B80">
              <w:rPr>
                <w:rFonts w:ascii="Arial" w:hAnsi="Arial" w:cs="Arial"/>
                <w:szCs w:val="20"/>
              </w:rPr>
              <w:t>leveres</w:t>
            </w:r>
            <w:r w:rsidR="00620663" w:rsidRPr="00A06B80">
              <w:rPr>
                <w:rFonts w:ascii="Arial" w:hAnsi="Arial" w:cs="Arial"/>
                <w:szCs w:val="20"/>
              </w:rPr>
              <w:t xml:space="preserve"> og installeres</w:t>
            </w:r>
            <w:r w:rsidRPr="00A06B80">
              <w:rPr>
                <w:rFonts w:ascii="Arial" w:hAnsi="Arial" w:cs="Arial"/>
                <w:szCs w:val="20"/>
              </w:rPr>
              <w:t xml:space="preserve"> innen </w:t>
            </w:r>
            <w:r w:rsidR="00620663" w:rsidRPr="00A06B80">
              <w:rPr>
                <w:rFonts w:ascii="Arial" w:hAnsi="Arial" w:cs="Arial"/>
                <w:szCs w:val="20"/>
              </w:rPr>
              <w:t>utgangen av 2026</w:t>
            </w:r>
          </w:p>
        </w:tc>
        <w:tc>
          <w:tcPr>
            <w:tcW w:w="308" w:type="pct"/>
          </w:tcPr>
          <w:p w14:paraId="0A153AB8" w14:textId="49BD58FE" w:rsidR="1413C147" w:rsidRPr="00463F58" w:rsidRDefault="1413C147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5755DE6C" w14:textId="62D8DD3D" w:rsidR="1413C147" w:rsidRPr="00463F58" w:rsidRDefault="1413C147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05E8DF1E" w14:textId="4ECE6D46" w:rsidR="1413C147" w:rsidRPr="00463F58" w:rsidRDefault="1413C147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627AD472" w14:textId="1C1976C2" w:rsidR="1413C147" w:rsidRPr="00463F58" w:rsidRDefault="1413C147" w:rsidP="00260AC2">
            <w:pPr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2221A4" w:rsidRPr="00463F58" w14:paraId="6D0C41E9" w14:textId="77777777" w:rsidTr="00790050">
        <w:trPr>
          <w:trHeight w:val="70"/>
        </w:trPr>
        <w:tc>
          <w:tcPr>
            <w:tcW w:w="384" w:type="pct"/>
            <w:vAlign w:val="center"/>
          </w:tcPr>
          <w:p w14:paraId="74A33500" w14:textId="6C2FCC3C" w:rsidR="00D95880" w:rsidRPr="00790050" w:rsidRDefault="00511D00" w:rsidP="00D9588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1.1</w:t>
            </w:r>
            <w:r w:rsidR="00D95880"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308" w:type="pct"/>
            <w:vAlign w:val="center"/>
          </w:tcPr>
          <w:p w14:paraId="343527A7" w14:textId="4A9F7649" w:rsidR="002221A4" w:rsidRPr="00463F58" w:rsidRDefault="002221A4" w:rsidP="00350F3C">
            <w:pPr>
              <w:ind w:left="0"/>
              <w:jc w:val="center"/>
              <w:rPr>
                <w:rFonts w:ascii="Arial" w:hAnsi="Arial" w:cs="Arial"/>
                <w:b/>
                <w:bCs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bCs/>
                <w:sz w:val="24"/>
                <w:lang w:val="en-US"/>
              </w:rPr>
              <w:t>A</w:t>
            </w:r>
          </w:p>
        </w:tc>
        <w:tc>
          <w:tcPr>
            <w:tcW w:w="1615" w:type="pct"/>
          </w:tcPr>
          <w:p w14:paraId="7F3A61A2" w14:textId="77777777" w:rsidR="002221A4" w:rsidRPr="00A06B80" w:rsidRDefault="002221A4" w:rsidP="1413C147">
            <w:pPr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Levering:</w:t>
            </w:r>
          </w:p>
          <w:p w14:paraId="763F05CF" w14:textId="4788510B" w:rsidR="002221A4" w:rsidRPr="00A06B80" w:rsidRDefault="006000C6" w:rsidP="007560B7">
            <w:pPr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Le</w:t>
            </w:r>
            <w:r w:rsidR="007560B7" w:rsidRPr="00A06B80">
              <w:rPr>
                <w:rFonts w:ascii="Arial" w:hAnsi="Arial" w:cs="Arial"/>
                <w:szCs w:val="20"/>
              </w:rPr>
              <w:t>verandør må kunne gjennomføre leveransen i Trondheim</w:t>
            </w:r>
            <w:r w:rsidR="00DF03A2" w:rsidRPr="00A06B80">
              <w:rPr>
                <w:rFonts w:ascii="Arial" w:hAnsi="Arial" w:cs="Arial"/>
                <w:szCs w:val="20"/>
              </w:rPr>
              <w:t xml:space="preserve">. </w:t>
            </w:r>
            <w:r w:rsidRPr="00A06B80">
              <w:rPr>
                <w:rFonts w:ascii="Arial" w:hAnsi="Arial" w:cs="Arial"/>
                <w:szCs w:val="20"/>
              </w:rPr>
              <w:t>Leverandør</w:t>
            </w:r>
            <w:r w:rsidR="00DF03A2" w:rsidRPr="00A06B80">
              <w:rPr>
                <w:rFonts w:ascii="Arial" w:hAnsi="Arial" w:cs="Arial"/>
                <w:szCs w:val="20"/>
              </w:rPr>
              <w:t xml:space="preserve"> må også tilby operatør-kurs i bruk av systemet i Norge</w:t>
            </w:r>
            <w:r w:rsidR="007560B7" w:rsidRPr="00A06B80">
              <w:rPr>
                <w:rFonts w:ascii="Arial" w:hAnsi="Arial" w:cs="Arial"/>
                <w:szCs w:val="20"/>
              </w:rPr>
              <w:t xml:space="preserve"> og må levere tilstrekkelig dokumentasjon til </w:t>
            </w:r>
            <w:r w:rsidR="00DF03A2" w:rsidRPr="00A06B80">
              <w:rPr>
                <w:rFonts w:ascii="Arial" w:hAnsi="Arial" w:cs="Arial"/>
                <w:szCs w:val="20"/>
              </w:rPr>
              <w:t xml:space="preserve">at </w:t>
            </w:r>
            <w:r w:rsidR="002F486C" w:rsidRPr="00A06B80">
              <w:rPr>
                <w:rFonts w:ascii="Arial" w:hAnsi="Arial" w:cs="Arial"/>
                <w:szCs w:val="20"/>
              </w:rPr>
              <w:t xml:space="preserve">Oppdragsgiver </w:t>
            </w:r>
            <w:r w:rsidR="007560B7" w:rsidRPr="00A06B80">
              <w:rPr>
                <w:rFonts w:ascii="Arial" w:hAnsi="Arial" w:cs="Arial"/>
                <w:szCs w:val="20"/>
              </w:rPr>
              <w:t>tryg</w:t>
            </w:r>
            <w:r w:rsidR="002F486C" w:rsidRPr="00A06B80">
              <w:rPr>
                <w:rFonts w:ascii="Arial" w:hAnsi="Arial" w:cs="Arial"/>
                <w:szCs w:val="20"/>
              </w:rPr>
              <w:t>t</w:t>
            </w:r>
            <w:r w:rsidRPr="00A06B80">
              <w:rPr>
                <w:rFonts w:ascii="Arial" w:hAnsi="Arial" w:cs="Arial"/>
                <w:szCs w:val="20"/>
              </w:rPr>
              <w:t xml:space="preserve"> kan</w:t>
            </w:r>
            <w:r w:rsidR="007560B7" w:rsidRPr="00A06B80">
              <w:rPr>
                <w:rFonts w:ascii="Arial" w:hAnsi="Arial" w:cs="Arial"/>
                <w:szCs w:val="20"/>
              </w:rPr>
              <w:t xml:space="preserve"> opere</w:t>
            </w:r>
            <w:r w:rsidRPr="00A06B80">
              <w:rPr>
                <w:rFonts w:ascii="Arial" w:hAnsi="Arial" w:cs="Arial"/>
                <w:szCs w:val="20"/>
              </w:rPr>
              <w:t>re</w:t>
            </w:r>
            <w:r w:rsidR="007560B7" w:rsidRPr="00A06B80">
              <w:rPr>
                <w:rFonts w:ascii="Arial" w:hAnsi="Arial" w:cs="Arial"/>
                <w:szCs w:val="20"/>
              </w:rPr>
              <w:t xml:space="preserve"> og vedlikehold</w:t>
            </w:r>
            <w:r w:rsidRPr="00A06B80">
              <w:rPr>
                <w:rFonts w:ascii="Arial" w:hAnsi="Arial" w:cs="Arial"/>
                <w:szCs w:val="20"/>
              </w:rPr>
              <w:t xml:space="preserve">e </w:t>
            </w:r>
            <w:r w:rsidR="007560B7" w:rsidRPr="00A06B80">
              <w:rPr>
                <w:rFonts w:ascii="Arial" w:hAnsi="Arial" w:cs="Arial"/>
                <w:szCs w:val="20"/>
              </w:rPr>
              <w:t xml:space="preserve">systemet. </w:t>
            </w:r>
          </w:p>
        </w:tc>
        <w:tc>
          <w:tcPr>
            <w:tcW w:w="308" w:type="pct"/>
          </w:tcPr>
          <w:p w14:paraId="6ACED5BA" w14:textId="77777777" w:rsidR="002221A4" w:rsidRPr="00463F58" w:rsidRDefault="002221A4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1BEA2068" w14:textId="77777777" w:rsidR="002221A4" w:rsidRPr="00463F58" w:rsidRDefault="002221A4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7FE9F58B" w14:textId="77777777" w:rsidR="002221A4" w:rsidRPr="00463F58" w:rsidRDefault="002221A4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4D7DC570" w14:textId="77777777" w:rsidR="002221A4" w:rsidRPr="00463F58" w:rsidRDefault="002221A4" w:rsidP="1413C147">
            <w:pPr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17D5" w:rsidRPr="00463F58" w14:paraId="6EC9B9F8" w14:textId="77777777" w:rsidTr="00790050">
        <w:trPr>
          <w:trHeight w:val="70"/>
        </w:trPr>
        <w:tc>
          <w:tcPr>
            <w:tcW w:w="384" w:type="pct"/>
            <w:vAlign w:val="center"/>
          </w:tcPr>
          <w:p w14:paraId="615A179D" w14:textId="73195752" w:rsidR="003C0812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1.13</w:t>
            </w:r>
          </w:p>
        </w:tc>
        <w:tc>
          <w:tcPr>
            <w:tcW w:w="308" w:type="pct"/>
            <w:vAlign w:val="center"/>
          </w:tcPr>
          <w:p w14:paraId="1B4ABDCB" w14:textId="143EFBC6" w:rsidR="003C0812" w:rsidRPr="00463F58" w:rsidRDefault="0000202B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B</w:t>
            </w:r>
          </w:p>
          <w:p w14:paraId="5848C012" w14:textId="693B1969" w:rsidR="0000202B" w:rsidRPr="00463F58" w:rsidRDefault="0000202B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</w:p>
        </w:tc>
        <w:tc>
          <w:tcPr>
            <w:tcW w:w="1615" w:type="pct"/>
          </w:tcPr>
          <w:p w14:paraId="6D9B5F05" w14:textId="6848ADFE" w:rsidR="0000202B" w:rsidRPr="00A06B80" w:rsidRDefault="0009406B" w:rsidP="0000202B">
            <w:pPr>
              <w:spacing w:after="0"/>
              <w:ind w:left="0"/>
              <w:rPr>
                <w:rFonts w:ascii="Arial" w:hAnsi="Arial" w:cs="Arial"/>
                <w:b/>
                <w:szCs w:val="20"/>
              </w:rPr>
            </w:pPr>
            <w:r w:rsidRPr="00A06B80">
              <w:rPr>
                <w:rFonts w:ascii="Arial" w:hAnsi="Arial" w:cs="Arial"/>
                <w:b/>
                <w:szCs w:val="20"/>
              </w:rPr>
              <w:t>Leveringstid</w:t>
            </w:r>
            <w:r w:rsidR="0000202B" w:rsidRPr="00A06B80">
              <w:rPr>
                <w:rFonts w:ascii="Arial" w:hAnsi="Arial" w:cs="Arial"/>
                <w:b/>
                <w:szCs w:val="20"/>
              </w:rPr>
              <w:t>:</w:t>
            </w:r>
          </w:p>
          <w:p w14:paraId="26BCD2B8" w14:textId="4C4F01B0" w:rsidR="0009406B" w:rsidRPr="00A06B80" w:rsidRDefault="00610771" w:rsidP="0009406B">
            <w:pPr>
              <w:spacing w:after="0"/>
              <w:ind w:left="0"/>
              <w:rPr>
                <w:rFonts w:ascii="Arial" w:hAnsi="Arial" w:cs="Arial"/>
                <w:b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Angi forventet leveringstid på tilbudt utstyr</w:t>
            </w:r>
            <w:r w:rsidR="0009406B" w:rsidRPr="00A06B80">
              <w:rPr>
                <w:rFonts w:ascii="Arial" w:hAnsi="Arial" w:cs="Arial"/>
                <w:szCs w:val="20"/>
              </w:rPr>
              <w:t>.</w:t>
            </w:r>
          </w:p>
          <w:p w14:paraId="79FD4ACD" w14:textId="665F2EA2" w:rsidR="00707FB9" w:rsidRPr="00A06B80" w:rsidRDefault="00707FB9" w:rsidP="0000202B">
            <w:pPr>
              <w:spacing w:after="0"/>
              <w:ind w:left="0"/>
              <w:rPr>
                <w:rFonts w:ascii="Arial" w:hAnsi="Arial" w:cs="Arial"/>
                <w:b/>
                <w:szCs w:val="20"/>
              </w:rPr>
            </w:pPr>
          </w:p>
        </w:tc>
        <w:tc>
          <w:tcPr>
            <w:tcW w:w="308" w:type="pct"/>
          </w:tcPr>
          <w:p w14:paraId="052B99A1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74B17267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567ECD1B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598F7008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17D5" w:rsidRPr="00463F58" w14:paraId="29C65F9C" w14:textId="77777777" w:rsidTr="00790050">
        <w:trPr>
          <w:trHeight w:val="70"/>
        </w:trPr>
        <w:tc>
          <w:tcPr>
            <w:tcW w:w="384" w:type="pct"/>
            <w:shd w:val="clear" w:color="auto" w:fill="0070C0"/>
            <w:vAlign w:val="center"/>
          </w:tcPr>
          <w:p w14:paraId="6064C379" w14:textId="09433C97" w:rsidR="003C0812" w:rsidRPr="00790050" w:rsidRDefault="008F42BB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bookmarkStart w:id="2" w:name="_Hlk117517197"/>
            <w:r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2</w:t>
            </w:r>
          </w:p>
        </w:tc>
        <w:tc>
          <w:tcPr>
            <w:tcW w:w="308" w:type="pct"/>
            <w:shd w:val="clear" w:color="auto" w:fill="0070C0"/>
            <w:vAlign w:val="center"/>
          </w:tcPr>
          <w:p w14:paraId="14ABD3A0" w14:textId="77777777" w:rsidR="003C0812" w:rsidRPr="00463F58" w:rsidRDefault="003C0812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</w:pPr>
          </w:p>
        </w:tc>
        <w:tc>
          <w:tcPr>
            <w:tcW w:w="1615" w:type="pct"/>
            <w:shd w:val="clear" w:color="auto" w:fill="0070C0"/>
          </w:tcPr>
          <w:p w14:paraId="1EE24C5C" w14:textId="56B3B9AD" w:rsidR="003C0812" w:rsidRPr="00A06B80" w:rsidRDefault="00002ED1" w:rsidP="003C0812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</w:pPr>
            <w:proofErr w:type="spellStart"/>
            <w:r w:rsidRPr="00A06B80"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Tekniske</w:t>
            </w:r>
            <w:proofErr w:type="spellEnd"/>
            <w:r w:rsidRPr="00A06B80"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 xml:space="preserve"> </w:t>
            </w:r>
            <w:proofErr w:type="spellStart"/>
            <w:r w:rsidRPr="00A06B80"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krav</w:t>
            </w:r>
            <w:proofErr w:type="spellEnd"/>
          </w:p>
        </w:tc>
        <w:tc>
          <w:tcPr>
            <w:tcW w:w="308" w:type="pct"/>
            <w:shd w:val="clear" w:color="auto" w:fill="0070C0"/>
          </w:tcPr>
          <w:p w14:paraId="6A9837D7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highlight w:val="yellow"/>
                <w:lang w:val="en-US"/>
              </w:rPr>
            </w:pPr>
          </w:p>
        </w:tc>
        <w:tc>
          <w:tcPr>
            <w:tcW w:w="384" w:type="pct"/>
            <w:shd w:val="clear" w:color="auto" w:fill="0070C0"/>
          </w:tcPr>
          <w:p w14:paraId="6CA32BD0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highlight w:val="yellow"/>
                <w:lang w:val="en-US"/>
              </w:rPr>
            </w:pPr>
          </w:p>
        </w:tc>
        <w:tc>
          <w:tcPr>
            <w:tcW w:w="309" w:type="pct"/>
            <w:shd w:val="clear" w:color="auto" w:fill="0070C0"/>
          </w:tcPr>
          <w:p w14:paraId="4AD4BC4E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highlight w:val="yellow"/>
                <w:lang w:val="en-US"/>
              </w:rPr>
            </w:pPr>
          </w:p>
        </w:tc>
        <w:tc>
          <w:tcPr>
            <w:tcW w:w="1692" w:type="pct"/>
            <w:shd w:val="clear" w:color="auto" w:fill="0070C0"/>
          </w:tcPr>
          <w:p w14:paraId="5E48CBFC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b/>
                <w:color w:val="FFFFFF" w:themeColor="background1"/>
                <w:sz w:val="24"/>
                <w:highlight w:val="yellow"/>
                <w:lang w:val="en-US"/>
              </w:rPr>
            </w:pPr>
          </w:p>
        </w:tc>
      </w:tr>
      <w:bookmarkEnd w:id="2"/>
      <w:tr w:rsidR="001A17D5" w:rsidRPr="00463F58" w14:paraId="02E261F9" w14:textId="77777777" w:rsidTr="00790050">
        <w:trPr>
          <w:trHeight w:val="70"/>
        </w:trPr>
        <w:tc>
          <w:tcPr>
            <w:tcW w:w="384" w:type="pct"/>
            <w:vAlign w:val="center"/>
          </w:tcPr>
          <w:p w14:paraId="4EB12790" w14:textId="1F8C26E5" w:rsidR="003C0812" w:rsidRPr="00463F58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2.1</w:t>
            </w:r>
          </w:p>
        </w:tc>
        <w:tc>
          <w:tcPr>
            <w:tcW w:w="308" w:type="pct"/>
            <w:vAlign w:val="center"/>
          </w:tcPr>
          <w:p w14:paraId="7D47ABBB" w14:textId="02429900" w:rsidR="003C0812" w:rsidRPr="00463F58" w:rsidRDefault="00580A51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A</w:t>
            </w:r>
          </w:p>
        </w:tc>
        <w:tc>
          <w:tcPr>
            <w:tcW w:w="1615" w:type="pct"/>
          </w:tcPr>
          <w:p w14:paraId="4313705C" w14:textId="77777777" w:rsidR="003C0812" w:rsidRPr="00A06B80" w:rsidRDefault="00130910" w:rsidP="003C0812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Operasjonelle krav:</w:t>
            </w:r>
          </w:p>
          <w:p w14:paraId="41941EC4" w14:textId="4FDB41F6" w:rsidR="00130910" w:rsidRPr="00A06B80" w:rsidRDefault="00790198" w:rsidP="00790198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må være brukervennlig og kunne betjenes av én operatør. Systemet må kunne håndtere både bunntrål og pelagisk trål</w:t>
            </w:r>
            <w:r w:rsidR="00021BF5" w:rsidRPr="00A06B80">
              <w:rPr>
                <w:rFonts w:ascii="Arial" w:hAnsi="Arial" w:cs="Arial"/>
                <w:szCs w:val="20"/>
              </w:rPr>
              <w:t xml:space="preserve">, med forskjellige </w:t>
            </w:r>
            <w:r w:rsidR="005F21CA" w:rsidRPr="00A06B80">
              <w:rPr>
                <w:rFonts w:ascii="Arial" w:hAnsi="Arial" w:cs="Arial"/>
                <w:szCs w:val="20"/>
              </w:rPr>
              <w:t>tråldører</w:t>
            </w:r>
            <w:r w:rsidR="0047581B">
              <w:rPr>
                <w:rFonts w:ascii="Arial" w:hAnsi="Arial" w:cs="Arial"/>
                <w:szCs w:val="20"/>
              </w:rPr>
              <w:t>.</w:t>
            </w:r>
            <w:r w:rsidRPr="00A06B80">
              <w:rPr>
                <w:rFonts w:ascii="Arial" w:hAnsi="Arial" w:cs="Arial"/>
                <w:szCs w:val="20"/>
              </w:rPr>
              <w:t xml:space="preserve"> Systemet skal ha ladere til trålsensorene. </w:t>
            </w:r>
          </w:p>
        </w:tc>
        <w:tc>
          <w:tcPr>
            <w:tcW w:w="308" w:type="pct"/>
          </w:tcPr>
          <w:p w14:paraId="6A6D2C87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79522363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5F247FD4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1648D364" w14:textId="77777777" w:rsidR="003C0812" w:rsidRPr="00463F58" w:rsidRDefault="003C0812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17D5" w:rsidRPr="00463F58" w14:paraId="6E771E5E" w14:textId="77777777" w:rsidTr="00790050">
        <w:trPr>
          <w:trHeight w:val="70"/>
        </w:trPr>
        <w:tc>
          <w:tcPr>
            <w:tcW w:w="384" w:type="pct"/>
            <w:vAlign w:val="center"/>
          </w:tcPr>
          <w:p w14:paraId="47368A3A" w14:textId="581B5C17" w:rsidR="00CF589F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2.2</w:t>
            </w:r>
          </w:p>
        </w:tc>
        <w:tc>
          <w:tcPr>
            <w:tcW w:w="308" w:type="pct"/>
            <w:vAlign w:val="center"/>
          </w:tcPr>
          <w:p w14:paraId="1261BE12" w14:textId="16E8763D" w:rsidR="00CF589F" w:rsidRPr="00463F58" w:rsidRDefault="00580A51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B</w:t>
            </w:r>
          </w:p>
        </w:tc>
        <w:tc>
          <w:tcPr>
            <w:tcW w:w="1615" w:type="pct"/>
          </w:tcPr>
          <w:p w14:paraId="7853D0F0" w14:textId="77777777" w:rsidR="00790198" w:rsidRPr="00A06B80" w:rsidRDefault="00790198" w:rsidP="00790198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Operasjonelle krav:</w:t>
            </w:r>
          </w:p>
          <w:p w14:paraId="4AC57AB3" w14:textId="1B9A5A10" w:rsidR="00CF589F" w:rsidRPr="00A06B80" w:rsidRDefault="003D6511" w:rsidP="003D6511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Systemet bør ha intern testmulighet som oppdager feil og behov for service. </w:t>
            </w:r>
          </w:p>
        </w:tc>
        <w:tc>
          <w:tcPr>
            <w:tcW w:w="308" w:type="pct"/>
          </w:tcPr>
          <w:p w14:paraId="15010DC8" w14:textId="77777777" w:rsidR="00CF589F" w:rsidRPr="00463F58" w:rsidRDefault="00CF589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647A6295" w14:textId="77777777" w:rsidR="00CF589F" w:rsidRPr="00463F58" w:rsidRDefault="00CF589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4624DF6C" w14:textId="77777777" w:rsidR="00CF589F" w:rsidRPr="00463F58" w:rsidRDefault="00CF589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0F9BFE4A" w14:textId="77777777" w:rsidR="00CF589F" w:rsidRPr="00463F58" w:rsidRDefault="00CF589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0B6866" w:rsidRPr="00463F58" w14:paraId="3AD91E8A" w14:textId="77777777" w:rsidTr="00790050">
        <w:trPr>
          <w:trHeight w:val="70"/>
        </w:trPr>
        <w:tc>
          <w:tcPr>
            <w:tcW w:w="384" w:type="pct"/>
            <w:vAlign w:val="center"/>
          </w:tcPr>
          <w:p w14:paraId="26924A33" w14:textId="4B044696" w:rsidR="000B6866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2.3</w:t>
            </w:r>
          </w:p>
        </w:tc>
        <w:tc>
          <w:tcPr>
            <w:tcW w:w="308" w:type="pct"/>
            <w:vAlign w:val="center"/>
          </w:tcPr>
          <w:p w14:paraId="55355EDE" w14:textId="06530F49" w:rsidR="000B6866" w:rsidRPr="00463F58" w:rsidRDefault="000B6866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B</w:t>
            </w:r>
          </w:p>
        </w:tc>
        <w:tc>
          <w:tcPr>
            <w:tcW w:w="1615" w:type="pct"/>
          </w:tcPr>
          <w:p w14:paraId="7B854A67" w14:textId="029E6A3D" w:rsidR="000B6866" w:rsidRPr="00A06B80" w:rsidRDefault="000B6866" w:rsidP="00790198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Systemet bør gi operatør mulighet til å sette grenseverdier på målinger fra sensorene og varsles når disse </w:t>
            </w:r>
            <w:proofErr w:type="spellStart"/>
            <w:r w:rsidRPr="00A06B80">
              <w:rPr>
                <w:rFonts w:ascii="Arial" w:hAnsi="Arial" w:cs="Arial"/>
                <w:szCs w:val="20"/>
              </w:rPr>
              <w:t>overskrides</w:t>
            </w:r>
            <w:proofErr w:type="spellEnd"/>
            <w:r w:rsidRPr="00A06B80">
              <w:rPr>
                <w:rFonts w:ascii="Arial" w:hAnsi="Arial" w:cs="Arial"/>
                <w:szCs w:val="20"/>
              </w:rPr>
              <w:t>.</w:t>
            </w:r>
          </w:p>
        </w:tc>
        <w:tc>
          <w:tcPr>
            <w:tcW w:w="308" w:type="pct"/>
          </w:tcPr>
          <w:p w14:paraId="438456DE" w14:textId="77777777" w:rsidR="000B6866" w:rsidRPr="00463F58" w:rsidRDefault="000B6866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47054975" w14:textId="77777777" w:rsidR="000B6866" w:rsidRPr="00463F58" w:rsidRDefault="000B6866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30DFD9EF" w14:textId="77777777" w:rsidR="000B6866" w:rsidRPr="00463F58" w:rsidRDefault="000B6866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16B863CB" w14:textId="77777777" w:rsidR="000B6866" w:rsidRPr="00463F58" w:rsidRDefault="000B6866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17D5" w:rsidRPr="00463F58" w14:paraId="5CFB3C41" w14:textId="77777777" w:rsidTr="00790050">
        <w:trPr>
          <w:trHeight w:val="70"/>
        </w:trPr>
        <w:tc>
          <w:tcPr>
            <w:tcW w:w="384" w:type="pct"/>
            <w:vAlign w:val="center"/>
          </w:tcPr>
          <w:p w14:paraId="400C8D9D" w14:textId="7D3F2ABF" w:rsidR="00CF589F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2.4</w:t>
            </w:r>
          </w:p>
        </w:tc>
        <w:tc>
          <w:tcPr>
            <w:tcW w:w="308" w:type="pct"/>
            <w:vAlign w:val="center"/>
          </w:tcPr>
          <w:p w14:paraId="3CA19B73" w14:textId="13F4BCD8" w:rsidR="00CF589F" w:rsidRPr="00463F58" w:rsidRDefault="00D37DE3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A</w:t>
            </w:r>
          </w:p>
        </w:tc>
        <w:tc>
          <w:tcPr>
            <w:tcW w:w="1615" w:type="pct"/>
          </w:tcPr>
          <w:p w14:paraId="1F25E070" w14:textId="77777777" w:rsidR="00CF589F" w:rsidRPr="00A06B80" w:rsidRDefault="00D37DE3" w:rsidP="003C0812">
            <w:pPr>
              <w:spacing w:after="0"/>
              <w:ind w:left="0"/>
              <w:rPr>
                <w:rFonts w:ascii="Arial" w:hAnsi="Arial" w:cs="Arial"/>
                <w:b/>
                <w:bCs/>
                <w:color w:val="000000"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color w:val="000000"/>
                <w:szCs w:val="20"/>
              </w:rPr>
              <w:t>Geometri:</w:t>
            </w:r>
          </w:p>
          <w:p w14:paraId="3DC2A7C3" w14:textId="77777777" w:rsidR="00EE105F" w:rsidRPr="00A06B80" w:rsidRDefault="00EE105F" w:rsidP="00EE105F">
            <w:pPr>
              <w:spacing w:after="0"/>
              <w:ind w:left="0"/>
              <w:rPr>
                <w:rFonts w:ascii="Arial" w:hAnsi="Arial" w:cs="Arial"/>
                <w:color w:val="000000"/>
                <w:szCs w:val="20"/>
              </w:rPr>
            </w:pPr>
            <w:r w:rsidRPr="00A06B80">
              <w:rPr>
                <w:rFonts w:ascii="Arial" w:hAnsi="Arial" w:cs="Arial"/>
                <w:color w:val="000000"/>
                <w:szCs w:val="20"/>
              </w:rPr>
              <w:t>Systemet må vise:</w:t>
            </w:r>
          </w:p>
          <w:p w14:paraId="4D182E19" w14:textId="4CFB00A3" w:rsidR="00EE105F" w:rsidRPr="00A06B80" w:rsidRDefault="00EE105F" w:rsidP="00EE105F">
            <w:pPr>
              <w:pStyle w:val="ListParagraph"/>
              <w:numPr>
                <w:ilvl w:val="0"/>
                <w:numId w:val="24"/>
              </w:numPr>
              <w:spacing w:after="0"/>
              <w:rPr>
                <w:rFonts w:ascii="Arial" w:hAnsi="Arial" w:cs="Arial"/>
                <w:color w:val="000000"/>
                <w:szCs w:val="20"/>
              </w:rPr>
            </w:pPr>
            <w:r w:rsidRPr="00A06B80">
              <w:rPr>
                <w:rFonts w:ascii="Arial" w:hAnsi="Arial" w:cs="Arial"/>
                <w:color w:val="000000"/>
                <w:szCs w:val="20"/>
              </w:rPr>
              <w:t xml:space="preserve">avstand mellom </w:t>
            </w:r>
            <w:r w:rsidR="0042128C" w:rsidRPr="00A06B80">
              <w:rPr>
                <w:rFonts w:ascii="Arial" w:hAnsi="Arial" w:cs="Arial"/>
                <w:color w:val="000000"/>
                <w:szCs w:val="20"/>
              </w:rPr>
              <w:t>t</w:t>
            </w:r>
            <w:r w:rsidRPr="00A06B80">
              <w:rPr>
                <w:rFonts w:ascii="Arial" w:hAnsi="Arial" w:cs="Arial"/>
                <w:color w:val="000000"/>
                <w:szCs w:val="20"/>
              </w:rPr>
              <w:t>råldørene</w:t>
            </w:r>
            <w:r w:rsidR="00F87A5B" w:rsidRPr="00A06B80">
              <w:rPr>
                <w:rFonts w:ascii="Arial" w:hAnsi="Arial" w:cs="Arial"/>
                <w:color w:val="000000"/>
                <w:szCs w:val="20"/>
              </w:rPr>
              <w:t>,</w:t>
            </w:r>
          </w:p>
          <w:p w14:paraId="5DD21EE0" w14:textId="0B29D7D0" w:rsidR="0042128C" w:rsidRPr="00A06B80" w:rsidRDefault="00EE105F" w:rsidP="00EE105F">
            <w:pPr>
              <w:pStyle w:val="ListParagraph"/>
              <w:numPr>
                <w:ilvl w:val="0"/>
                <w:numId w:val="24"/>
              </w:numPr>
              <w:spacing w:after="0"/>
              <w:rPr>
                <w:rFonts w:ascii="Arial" w:hAnsi="Arial" w:cs="Arial"/>
                <w:color w:val="000000"/>
                <w:szCs w:val="20"/>
              </w:rPr>
            </w:pPr>
            <w:r w:rsidRPr="00A06B80">
              <w:rPr>
                <w:rFonts w:ascii="Arial" w:hAnsi="Arial" w:cs="Arial"/>
                <w:color w:val="000000"/>
                <w:szCs w:val="20"/>
              </w:rPr>
              <w:t>tråldøren</w:t>
            </w:r>
            <w:r w:rsidR="00F87A5B" w:rsidRPr="00A06B80">
              <w:rPr>
                <w:rFonts w:ascii="Arial" w:hAnsi="Arial" w:cs="Arial"/>
                <w:color w:val="000000"/>
                <w:szCs w:val="20"/>
              </w:rPr>
              <w:t>e</w:t>
            </w:r>
            <w:r w:rsidRPr="00A06B80">
              <w:rPr>
                <w:rFonts w:ascii="Arial" w:hAnsi="Arial" w:cs="Arial"/>
                <w:color w:val="000000"/>
                <w:szCs w:val="20"/>
              </w:rPr>
              <w:t>s stilling</w:t>
            </w:r>
            <w:r w:rsidR="00F87A5B" w:rsidRPr="00A06B80">
              <w:rPr>
                <w:rFonts w:ascii="Arial" w:hAnsi="Arial" w:cs="Arial"/>
                <w:color w:val="000000"/>
                <w:szCs w:val="20"/>
              </w:rPr>
              <w:t>,</w:t>
            </w:r>
          </w:p>
          <w:p w14:paraId="21396EC7" w14:textId="69A6A474" w:rsidR="0042128C" w:rsidRPr="00A06B80" w:rsidRDefault="00EE105F" w:rsidP="00EE105F">
            <w:pPr>
              <w:pStyle w:val="ListParagraph"/>
              <w:numPr>
                <w:ilvl w:val="0"/>
                <w:numId w:val="24"/>
              </w:numPr>
              <w:spacing w:after="0"/>
              <w:rPr>
                <w:rFonts w:ascii="Arial" w:hAnsi="Arial" w:cs="Arial"/>
                <w:color w:val="000000"/>
                <w:szCs w:val="20"/>
              </w:rPr>
            </w:pPr>
            <w:r w:rsidRPr="00A06B80">
              <w:rPr>
                <w:rFonts w:ascii="Arial" w:hAnsi="Arial" w:cs="Arial"/>
                <w:color w:val="000000"/>
                <w:szCs w:val="20"/>
              </w:rPr>
              <w:t>trålens geometri</w:t>
            </w:r>
            <w:r w:rsidR="00F87A5B" w:rsidRPr="00A06B80">
              <w:rPr>
                <w:rFonts w:ascii="Arial" w:hAnsi="Arial" w:cs="Arial"/>
                <w:color w:val="000000"/>
                <w:szCs w:val="20"/>
              </w:rPr>
              <w:t>, og</w:t>
            </w:r>
          </w:p>
          <w:p w14:paraId="1ED55555" w14:textId="16F0715B" w:rsidR="00D37DE3" w:rsidRPr="00A06B80" w:rsidRDefault="0042128C" w:rsidP="00260AC2">
            <w:pPr>
              <w:pStyle w:val="ListParagraph"/>
              <w:numPr>
                <w:ilvl w:val="0"/>
                <w:numId w:val="24"/>
              </w:numPr>
              <w:spacing w:after="0"/>
              <w:rPr>
                <w:rFonts w:ascii="Arial" w:hAnsi="Arial" w:cs="Arial"/>
                <w:color w:val="000000"/>
                <w:szCs w:val="20"/>
              </w:rPr>
            </w:pPr>
            <w:r w:rsidRPr="00A06B80">
              <w:rPr>
                <w:rFonts w:ascii="Arial" w:hAnsi="Arial" w:cs="Arial"/>
                <w:color w:val="000000"/>
                <w:szCs w:val="20"/>
              </w:rPr>
              <w:lastRenderedPageBreak/>
              <w:t>t</w:t>
            </w:r>
            <w:r w:rsidR="00EE105F" w:rsidRPr="00A06B80">
              <w:rPr>
                <w:rFonts w:ascii="Arial" w:hAnsi="Arial" w:cs="Arial"/>
                <w:color w:val="000000"/>
                <w:szCs w:val="20"/>
              </w:rPr>
              <w:t>rålens horisontale og vertikale stabilitet.</w:t>
            </w:r>
          </w:p>
        </w:tc>
        <w:tc>
          <w:tcPr>
            <w:tcW w:w="308" w:type="pct"/>
          </w:tcPr>
          <w:p w14:paraId="79376D73" w14:textId="77777777" w:rsidR="00CF589F" w:rsidRPr="00463F58" w:rsidRDefault="00CF589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5E6ED13B" w14:textId="77777777" w:rsidR="00CF589F" w:rsidRPr="00463F58" w:rsidRDefault="00CF589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5C5DB965" w14:textId="77777777" w:rsidR="00CF589F" w:rsidRPr="00463F58" w:rsidRDefault="00CF589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129E464A" w14:textId="77777777" w:rsidR="00CF589F" w:rsidRPr="00463F58" w:rsidRDefault="00CF589F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9A1098" w:rsidRPr="00463F58" w14:paraId="62879ED9" w14:textId="77777777" w:rsidTr="00790050">
        <w:trPr>
          <w:trHeight w:val="70"/>
        </w:trPr>
        <w:tc>
          <w:tcPr>
            <w:tcW w:w="384" w:type="pct"/>
            <w:vAlign w:val="center"/>
          </w:tcPr>
          <w:p w14:paraId="79140C49" w14:textId="7467FBC2" w:rsidR="009A1098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2.5</w:t>
            </w:r>
          </w:p>
        </w:tc>
        <w:tc>
          <w:tcPr>
            <w:tcW w:w="308" w:type="pct"/>
            <w:vAlign w:val="center"/>
          </w:tcPr>
          <w:p w14:paraId="112849E1" w14:textId="24A20DDA" w:rsidR="009A1098" w:rsidRPr="00463F58" w:rsidRDefault="009A1098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</w:tcPr>
          <w:p w14:paraId="2C334AD3" w14:textId="77777777" w:rsidR="009A1098" w:rsidRPr="00A06B80" w:rsidRDefault="009A1098" w:rsidP="009A1098">
            <w:pPr>
              <w:spacing w:after="0"/>
              <w:ind w:left="0"/>
              <w:rPr>
                <w:rFonts w:ascii="Arial" w:hAnsi="Arial" w:cs="Arial"/>
                <w:b/>
                <w:bCs/>
                <w:color w:val="000000"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color w:val="000000"/>
                <w:szCs w:val="20"/>
              </w:rPr>
              <w:t>Geometri:</w:t>
            </w:r>
          </w:p>
          <w:p w14:paraId="51A6EBDE" w14:textId="218637BD" w:rsidR="009A1098" w:rsidRPr="00A06B80" w:rsidRDefault="009A1098" w:rsidP="0047581B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bør kunne vise / gi informasjon om</w:t>
            </w:r>
            <w:r w:rsidR="0047581B">
              <w:rPr>
                <w:rFonts w:ascii="Arial" w:hAnsi="Arial" w:cs="Arial"/>
                <w:szCs w:val="20"/>
              </w:rPr>
              <w:t xml:space="preserve"> </w:t>
            </w:r>
            <w:r w:rsidRPr="00A06B80">
              <w:rPr>
                <w:rFonts w:ascii="Arial" w:hAnsi="Arial" w:cs="Arial"/>
                <w:szCs w:val="20"/>
              </w:rPr>
              <w:t>trålens horisontale posisjon relativt til fartøyets kurslinje</w:t>
            </w:r>
          </w:p>
        </w:tc>
        <w:tc>
          <w:tcPr>
            <w:tcW w:w="308" w:type="pct"/>
          </w:tcPr>
          <w:p w14:paraId="0BB38728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0154C567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2C25B8EA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3E33C133" w14:textId="4FC3FB4E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9A1098" w:rsidRPr="00463F58" w14:paraId="7A1909F6" w14:textId="77777777" w:rsidTr="00790050">
        <w:trPr>
          <w:trHeight w:val="70"/>
        </w:trPr>
        <w:tc>
          <w:tcPr>
            <w:tcW w:w="384" w:type="pct"/>
            <w:vAlign w:val="center"/>
          </w:tcPr>
          <w:p w14:paraId="1436DB7A" w14:textId="22DB7254" w:rsidR="009A1098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2.6</w:t>
            </w:r>
          </w:p>
        </w:tc>
        <w:tc>
          <w:tcPr>
            <w:tcW w:w="308" w:type="pct"/>
            <w:vAlign w:val="center"/>
          </w:tcPr>
          <w:p w14:paraId="178E84E1" w14:textId="7B864AD1" w:rsidR="009A1098" w:rsidRPr="00463F58" w:rsidRDefault="009A1098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</w:tcPr>
          <w:p w14:paraId="6090D65E" w14:textId="4B4BF042" w:rsidR="009A1098" w:rsidRPr="00A06B80" w:rsidRDefault="009A1098" w:rsidP="009A1098">
            <w:pPr>
              <w:spacing w:after="0"/>
              <w:ind w:left="0"/>
              <w:rPr>
                <w:rFonts w:ascii="Arial" w:hAnsi="Arial" w:cs="Arial"/>
                <w:b/>
                <w:bCs/>
                <w:color w:val="000000"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color w:val="000000"/>
                <w:szCs w:val="20"/>
              </w:rPr>
              <w:t>Geometri:</w:t>
            </w:r>
          </w:p>
          <w:p w14:paraId="518C6FFF" w14:textId="3514FF90" w:rsidR="009A1098" w:rsidRPr="00A06B80" w:rsidRDefault="009A1098" w:rsidP="009A1098">
            <w:pPr>
              <w:spacing w:after="0"/>
              <w:ind w:left="0"/>
              <w:rPr>
                <w:rFonts w:ascii="Arial" w:hAnsi="Arial" w:cs="Arial"/>
                <w:b/>
                <w:bCs/>
                <w:color w:val="000000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bør kunne vise / gi informasjon om vannets hastighet gjennom trålåpningen</w:t>
            </w:r>
            <w:r w:rsidR="0047581B">
              <w:rPr>
                <w:rFonts w:ascii="Arial" w:hAnsi="Arial" w:cs="Arial"/>
                <w:szCs w:val="20"/>
              </w:rPr>
              <w:t>.</w:t>
            </w:r>
          </w:p>
        </w:tc>
        <w:tc>
          <w:tcPr>
            <w:tcW w:w="308" w:type="pct"/>
          </w:tcPr>
          <w:p w14:paraId="13B175B0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19FC9192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09693D19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25599E42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9A1098" w:rsidRPr="00463F58" w14:paraId="16379CC9" w14:textId="77777777" w:rsidTr="00790050">
        <w:trPr>
          <w:trHeight w:val="70"/>
        </w:trPr>
        <w:tc>
          <w:tcPr>
            <w:tcW w:w="384" w:type="pct"/>
            <w:vAlign w:val="center"/>
          </w:tcPr>
          <w:p w14:paraId="71533F95" w14:textId="25ABB20E" w:rsidR="009A1098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2.7</w:t>
            </w:r>
          </w:p>
        </w:tc>
        <w:tc>
          <w:tcPr>
            <w:tcW w:w="308" w:type="pct"/>
            <w:vAlign w:val="center"/>
          </w:tcPr>
          <w:p w14:paraId="21BB3862" w14:textId="69F137F2" w:rsidR="009A1098" w:rsidRPr="00463F58" w:rsidRDefault="009A1098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</w:tcPr>
          <w:p w14:paraId="1088C565" w14:textId="5FA2074D" w:rsidR="00886F03" w:rsidRPr="00A06B80" w:rsidRDefault="00886F03" w:rsidP="009A1098">
            <w:pPr>
              <w:spacing w:after="0"/>
              <w:ind w:left="0"/>
              <w:rPr>
                <w:rFonts w:ascii="Arial" w:hAnsi="Arial" w:cs="Arial"/>
                <w:b/>
                <w:bCs/>
                <w:color w:val="000000"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color w:val="000000"/>
                <w:szCs w:val="20"/>
              </w:rPr>
              <w:t>Geometri:</w:t>
            </w:r>
          </w:p>
          <w:p w14:paraId="266EC7D1" w14:textId="019D101B" w:rsidR="009A1098" w:rsidRPr="00A06B80" w:rsidRDefault="009A1098" w:rsidP="009A1098">
            <w:pPr>
              <w:spacing w:after="0"/>
              <w:ind w:left="0"/>
              <w:rPr>
                <w:rFonts w:ascii="Arial" w:hAnsi="Arial" w:cs="Arial"/>
                <w:b/>
                <w:bCs/>
                <w:color w:val="000000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bør kunne vise / gi informasjon om trålens bunnkontakt</w:t>
            </w:r>
            <w:r w:rsidR="0047581B">
              <w:rPr>
                <w:rFonts w:ascii="Arial" w:hAnsi="Arial" w:cs="Arial"/>
                <w:szCs w:val="20"/>
              </w:rPr>
              <w:t>.</w:t>
            </w:r>
          </w:p>
        </w:tc>
        <w:tc>
          <w:tcPr>
            <w:tcW w:w="308" w:type="pct"/>
          </w:tcPr>
          <w:p w14:paraId="02F469F5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759184FD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6AA7C576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414F31D5" w14:textId="77777777" w:rsidR="009A1098" w:rsidRPr="00463F58" w:rsidRDefault="009A1098" w:rsidP="009A1098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BB7085" w:rsidRPr="00463F58" w14:paraId="027C03D3" w14:textId="77777777" w:rsidTr="00790050">
        <w:trPr>
          <w:trHeight w:val="70"/>
        </w:trPr>
        <w:tc>
          <w:tcPr>
            <w:tcW w:w="384" w:type="pct"/>
            <w:vAlign w:val="center"/>
          </w:tcPr>
          <w:p w14:paraId="7F349192" w14:textId="4B9DA373" w:rsidR="00BB7085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2.8</w:t>
            </w:r>
          </w:p>
        </w:tc>
        <w:tc>
          <w:tcPr>
            <w:tcW w:w="308" w:type="pct"/>
            <w:vAlign w:val="center"/>
          </w:tcPr>
          <w:p w14:paraId="1EC178F7" w14:textId="3E0710B1" w:rsidR="00BB7085" w:rsidRPr="00463F58" w:rsidRDefault="00E5248F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A</w:t>
            </w:r>
          </w:p>
        </w:tc>
        <w:tc>
          <w:tcPr>
            <w:tcW w:w="1615" w:type="pct"/>
          </w:tcPr>
          <w:p w14:paraId="268B217F" w14:textId="77777777" w:rsidR="00BB7085" w:rsidRPr="00A06B80" w:rsidRDefault="00E5248F" w:rsidP="003C0812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ICES-relaterte krav:</w:t>
            </w:r>
          </w:p>
          <w:p w14:paraId="7F4A56FF" w14:textId="43FB66FB" w:rsidR="00E5248F" w:rsidRPr="00A06B80" w:rsidRDefault="000D1891" w:rsidP="000D1891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må kunne vise trålens posisjon i vannmassene i tråd med ICES-standarder, og kunne dokumentere trålens geometri og stabilitet i henhold til ICES-krav.</w:t>
            </w:r>
          </w:p>
        </w:tc>
        <w:tc>
          <w:tcPr>
            <w:tcW w:w="308" w:type="pct"/>
          </w:tcPr>
          <w:p w14:paraId="61F86879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11CCE345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7C378476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78E19E1F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BB7085" w:rsidRPr="00463F58" w14:paraId="0B19B901" w14:textId="77777777" w:rsidTr="00790050">
        <w:trPr>
          <w:trHeight w:val="70"/>
        </w:trPr>
        <w:tc>
          <w:tcPr>
            <w:tcW w:w="384" w:type="pct"/>
            <w:vAlign w:val="center"/>
          </w:tcPr>
          <w:p w14:paraId="06CC9A8E" w14:textId="4B826198" w:rsidR="00BB7085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2.9</w:t>
            </w:r>
          </w:p>
        </w:tc>
        <w:tc>
          <w:tcPr>
            <w:tcW w:w="308" w:type="pct"/>
            <w:vAlign w:val="center"/>
          </w:tcPr>
          <w:p w14:paraId="7251F201" w14:textId="64C84188" w:rsidR="00BB7085" w:rsidRPr="00463F58" w:rsidRDefault="00B60C67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A</w:t>
            </w:r>
          </w:p>
        </w:tc>
        <w:tc>
          <w:tcPr>
            <w:tcW w:w="1615" w:type="pct"/>
          </w:tcPr>
          <w:p w14:paraId="084EABCC" w14:textId="58906989" w:rsidR="00B60C67" w:rsidRPr="00A06B80" w:rsidRDefault="00B60C67" w:rsidP="00B60C67">
            <w:pPr>
              <w:spacing w:after="0"/>
              <w:ind w:left="0"/>
              <w:rPr>
                <w:rFonts w:ascii="Arial" w:hAnsi="Arial" w:cs="Arial"/>
                <w:b/>
                <w:bCs/>
                <w:color w:val="000000"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color w:val="000000"/>
                <w:szCs w:val="20"/>
              </w:rPr>
              <w:t>Integrasjon:</w:t>
            </w:r>
          </w:p>
          <w:p w14:paraId="4CBE07F3" w14:textId="5425E6E0" w:rsidR="00BB7085" w:rsidRPr="00A06B80" w:rsidRDefault="00A25A33" w:rsidP="003C0812">
            <w:pPr>
              <w:spacing w:after="0"/>
              <w:ind w:left="0"/>
              <w:rPr>
                <w:rFonts w:ascii="Arial" w:hAnsi="Arial" w:cs="Arial"/>
                <w:color w:val="000000"/>
                <w:szCs w:val="20"/>
              </w:rPr>
            </w:pPr>
            <w:r w:rsidRPr="00A06B80">
              <w:rPr>
                <w:rFonts w:ascii="Arial" w:hAnsi="Arial" w:cs="Arial"/>
                <w:color w:val="000000"/>
                <w:szCs w:val="20"/>
              </w:rPr>
              <w:t>Det skal være mulig å eksportere trålingsdata fra sensorene, og å skifte ut eller legge til nye sensorer i systemet og konfigurere disse om bord.</w:t>
            </w:r>
          </w:p>
        </w:tc>
        <w:tc>
          <w:tcPr>
            <w:tcW w:w="308" w:type="pct"/>
          </w:tcPr>
          <w:p w14:paraId="3143CB39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10D80A4C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4B0FCF1D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38896CA5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BB7085" w:rsidRPr="00463F58" w14:paraId="25B2ACF9" w14:textId="77777777" w:rsidTr="00790050">
        <w:trPr>
          <w:trHeight w:val="70"/>
        </w:trPr>
        <w:tc>
          <w:tcPr>
            <w:tcW w:w="384" w:type="pct"/>
            <w:vAlign w:val="center"/>
          </w:tcPr>
          <w:p w14:paraId="4586B5A5" w14:textId="48069346" w:rsidR="00BB7085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2.10</w:t>
            </w:r>
          </w:p>
        </w:tc>
        <w:tc>
          <w:tcPr>
            <w:tcW w:w="308" w:type="pct"/>
            <w:vAlign w:val="center"/>
          </w:tcPr>
          <w:p w14:paraId="5BF362F1" w14:textId="7E9207B8" w:rsidR="00BB7085" w:rsidRPr="00463F58" w:rsidRDefault="00A25A33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</w:tcPr>
          <w:p w14:paraId="14DE7929" w14:textId="77777777" w:rsidR="00A25A33" w:rsidRPr="00A06B80" w:rsidRDefault="00A25A33" w:rsidP="00A25A33">
            <w:pPr>
              <w:spacing w:after="0"/>
              <w:ind w:left="0"/>
              <w:rPr>
                <w:rFonts w:ascii="Arial" w:hAnsi="Arial" w:cs="Arial"/>
                <w:b/>
                <w:bCs/>
                <w:color w:val="000000"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color w:val="000000"/>
                <w:szCs w:val="20"/>
              </w:rPr>
              <w:t>Integrasjon:</w:t>
            </w:r>
          </w:p>
          <w:p w14:paraId="7778E52C" w14:textId="6F62E02D" w:rsidR="00583B71" w:rsidRPr="00A06B80" w:rsidRDefault="00583B71" w:rsidP="00583B71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Systemet bør kunne synkronisere alle data mot fartøyets tidsreferanse, og </w:t>
            </w:r>
          </w:p>
          <w:p w14:paraId="232795E3" w14:textId="6EF5F2A3" w:rsidR="00BB7085" w:rsidRPr="00A06B80" w:rsidRDefault="00583B71" w:rsidP="00583B71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bør kunne </w:t>
            </w:r>
            <w:proofErr w:type="gramStart"/>
            <w:r w:rsidRPr="00A06B80">
              <w:rPr>
                <w:rFonts w:ascii="Arial" w:hAnsi="Arial" w:cs="Arial"/>
                <w:szCs w:val="20"/>
              </w:rPr>
              <w:t>integreres</w:t>
            </w:r>
            <w:proofErr w:type="gramEnd"/>
            <w:r w:rsidRPr="00A06B80">
              <w:rPr>
                <w:rFonts w:ascii="Arial" w:hAnsi="Arial" w:cs="Arial"/>
                <w:szCs w:val="20"/>
              </w:rPr>
              <w:t xml:space="preserve"> mot PI54 hydrofonene på Gunnerus.</w:t>
            </w:r>
          </w:p>
        </w:tc>
        <w:tc>
          <w:tcPr>
            <w:tcW w:w="308" w:type="pct"/>
          </w:tcPr>
          <w:p w14:paraId="40ADF33E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6C5959D4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3AD7FEB8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0B53B77B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BB7085" w:rsidRPr="00463F58" w14:paraId="77EEC427" w14:textId="77777777" w:rsidTr="00790050">
        <w:trPr>
          <w:trHeight w:val="70"/>
        </w:trPr>
        <w:tc>
          <w:tcPr>
            <w:tcW w:w="384" w:type="pct"/>
            <w:vAlign w:val="center"/>
          </w:tcPr>
          <w:p w14:paraId="6184360A" w14:textId="0473DA46" w:rsidR="00BB7085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2.11</w:t>
            </w:r>
          </w:p>
        </w:tc>
        <w:tc>
          <w:tcPr>
            <w:tcW w:w="308" w:type="pct"/>
            <w:vAlign w:val="center"/>
          </w:tcPr>
          <w:p w14:paraId="2819F8B6" w14:textId="5EFC8FC7" w:rsidR="00BB7085" w:rsidRPr="00463F58" w:rsidRDefault="003702FE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A</w:t>
            </w:r>
          </w:p>
        </w:tc>
        <w:tc>
          <w:tcPr>
            <w:tcW w:w="1615" w:type="pct"/>
          </w:tcPr>
          <w:p w14:paraId="266F06DD" w14:textId="77777777" w:rsidR="00BB7085" w:rsidRPr="00A06B80" w:rsidRDefault="003702FE" w:rsidP="003C0812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Data</w:t>
            </w:r>
            <w:r w:rsidR="003D5CEC" w:rsidRPr="00A06B80">
              <w:rPr>
                <w:rFonts w:ascii="Arial" w:hAnsi="Arial" w:cs="Arial"/>
                <w:b/>
                <w:bCs/>
                <w:szCs w:val="20"/>
              </w:rPr>
              <w:t>:</w:t>
            </w:r>
          </w:p>
          <w:p w14:paraId="069B6FB6" w14:textId="0D82E95F" w:rsidR="003D5CEC" w:rsidRPr="00A06B80" w:rsidRDefault="003D5CEC" w:rsidP="003D5CEC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Systemet må ha temperaturdata i trålens posisjon, på tråldør eller </w:t>
            </w:r>
            <w:proofErr w:type="spellStart"/>
            <w:r w:rsidRPr="00A06B80">
              <w:rPr>
                <w:rFonts w:ascii="Arial" w:hAnsi="Arial" w:cs="Arial"/>
                <w:szCs w:val="20"/>
              </w:rPr>
              <w:t>hovedlina</w:t>
            </w:r>
            <w:proofErr w:type="spellEnd"/>
            <w:r w:rsidRPr="00A06B80">
              <w:rPr>
                <w:rFonts w:ascii="Arial" w:hAnsi="Arial" w:cs="Arial"/>
                <w:szCs w:val="20"/>
              </w:rPr>
              <w:t>. Minimum en av sensorene på trålen må kunne gi kontinuerlig høyde over bunn. Minimum en av sensorene på trålen må gi informasjon om trålens dybde under overflaten.</w:t>
            </w:r>
          </w:p>
          <w:p w14:paraId="07671C76" w14:textId="2E673ABB" w:rsidR="003D5CEC" w:rsidRPr="00A06B80" w:rsidRDefault="003D5CEC" w:rsidP="003D5CEC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Systemet må kunne logge alle </w:t>
            </w:r>
            <w:proofErr w:type="spellStart"/>
            <w:r w:rsidRPr="00A06B80">
              <w:rPr>
                <w:rFonts w:ascii="Arial" w:hAnsi="Arial" w:cs="Arial"/>
                <w:szCs w:val="20"/>
              </w:rPr>
              <w:t>trålingsparametre</w:t>
            </w:r>
            <w:proofErr w:type="spellEnd"/>
            <w:r w:rsidRPr="00A06B80">
              <w:rPr>
                <w:rFonts w:ascii="Arial" w:hAnsi="Arial" w:cs="Arial"/>
                <w:szCs w:val="20"/>
              </w:rPr>
              <w:t xml:space="preserve"> kontinuerlig. Systemet må støtte eksport av data i standardiserte formater.</w:t>
            </w:r>
          </w:p>
        </w:tc>
        <w:tc>
          <w:tcPr>
            <w:tcW w:w="308" w:type="pct"/>
          </w:tcPr>
          <w:p w14:paraId="19BB9324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4C088F5D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7F70C0F7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23A7D04C" w14:textId="77777777" w:rsidR="00BB7085" w:rsidRPr="00463F58" w:rsidRDefault="00BB7085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3702FE" w:rsidRPr="00463F58" w14:paraId="474BCB31" w14:textId="77777777" w:rsidTr="00790050">
        <w:trPr>
          <w:trHeight w:val="70"/>
        </w:trPr>
        <w:tc>
          <w:tcPr>
            <w:tcW w:w="384" w:type="pct"/>
            <w:vAlign w:val="center"/>
          </w:tcPr>
          <w:p w14:paraId="16C8660F" w14:textId="0E6DE96F" w:rsidR="003702FE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2.12</w:t>
            </w:r>
          </w:p>
        </w:tc>
        <w:tc>
          <w:tcPr>
            <w:tcW w:w="308" w:type="pct"/>
            <w:vAlign w:val="center"/>
          </w:tcPr>
          <w:p w14:paraId="21000E6A" w14:textId="45CAE8C6" w:rsidR="003702FE" w:rsidRPr="00463F58" w:rsidRDefault="00A35BDE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</w:tcPr>
          <w:p w14:paraId="014AEC6E" w14:textId="77777777" w:rsidR="00A35BDE" w:rsidRPr="00A06B80" w:rsidRDefault="00A35BDE" w:rsidP="00A35BDE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Data:</w:t>
            </w:r>
          </w:p>
          <w:p w14:paraId="1A35BE7E" w14:textId="5C9DB205" w:rsidR="003702FE" w:rsidRPr="00A06B80" w:rsidRDefault="00A35BDE" w:rsidP="00A35BDE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Trålsensor plassert i senter på </w:t>
            </w:r>
            <w:r w:rsidR="0047581B" w:rsidRPr="00A06B80">
              <w:rPr>
                <w:rFonts w:ascii="Arial" w:hAnsi="Arial" w:cs="Arial"/>
                <w:szCs w:val="20"/>
              </w:rPr>
              <w:t>hovedlinja</w:t>
            </w:r>
            <w:r w:rsidRPr="00A06B80">
              <w:rPr>
                <w:rFonts w:ascii="Arial" w:hAnsi="Arial" w:cs="Arial"/>
                <w:szCs w:val="20"/>
              </w:rPr>
              <w:t xml:space="preserve"> bør presentere ekkogram av dybde og fiskeinngang i trålen. </w:t>
            </w:r>
          </w:p>
        </w:tc>
        <w:tc>
          <w:tcPr>
            <w:tcW w:w="308" w:type="pct"/>
          </w:tcPr>
          <w:p w14:paraId="1AD9B447" w14:textId="77777777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2CE5CCBA" w14:textId="77777777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06EBD99C" w14:textId="77777777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2107E794" w14:textId="77777777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1A7E1B" w:rsidRPr="00463F58" w14:paraId="559E94BD" w14:textId="77777777" w:rsidTr="00790050">
        <w:trPr>
          <w:trHeight w:val="70"/>
        </w:trPr>
        <w:tc>
          <w:tcPr>
            <w:tcW w:w="384" w:type="pct"/>
            <w:vAlign w:val="center"/>
          </w:tcPr>
          <w:p w14:paraId="460514B5" w14:textId="20A2920F" w:rsidR="001A7E1B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lastRenderedPageBreak/>
              <w:t>2.13</w:t>
            </w:r>
          </w:p>
        </w:tc>
        <w:tc>
          <w:tcPr>
            <w:tcW w:w="308" w:type="pct"/>
            <w:vAlign w:val="center"/>
          </w:tcPr>
          <w:p w14:paraId="4BF841CA" w14:textId="082D88FF" w:rsidR="001A7E1B" w:rsidRPr="00463F58" w:rsidRDefault="001A7E1B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</w:tcPr>
          <w:p w14:paraId="0E00BAA7" w14:textId="7B9838DD" w:rsidR="001A7E1B" w:rsidRPr="00A06B80" w:rsidRDefault="001A7E1B" w:rsidP="00A35BDE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bør ha funksjon for automatisk kvalitetskontroll av data.</w:t>
            </w:r>
          </w:p>
        </w:tc>
        <w:tc>
          <w:tcPr>
            <w:tcW w:w="308" w:type="pct"/>
          </w:tcPr>
          <w:p w14:paraId="4D054B18" w14:textId="77777777" w:rsidR="001A7E1B" w:rsidRPr="00463F58" w:rsidRDefault="001A7E1B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5F1EBAEC" w14:textId="77777777" w:rsidR="001A7E1B" w:rsidRPr="00463F58" w:rsidRDefault="001A7E1B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38F5DC75" w14:textId="77777777" w:rsidR="001A7E1B" w:rsidRPr="00463F58" w:rsidRDefault="001A7E1B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4B173D7C" w14:textId="77777777" w:rsidR="001A7E1B" w:rsidRPr="00463F58" w:rsidRDefault="001A7E1B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3702FE" w:rsidRPr="00463F58" w14:paraId="4FC634BE" w14:textId="77777777" w:rsidTr="00790050">
        <w:trPr>
          <w:trHeight w:val="70"/>
        </w:trPr>
        <w:tc>
          <w:tcPr>
            <w:tcW w:w="384" w:type="pct"/>
            <w:vAlign w:val="center"/>
          </w:tcPr>
          <w:p w14:paraId="44E74661" w14:textId="3E79B96C" w:rsidR="003702FE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2.14</w:t>
            </w:r>
          </w:p>
        </w:tc>
        <w:tc>
          <w:tcPr>
            <w:tcW w:w="308" w:type="pct"/>
            <w:vAlign w:val="center"/>
          </w:tcPr>
          <w:p w14:paraId="7783D1D3" w14:textId="5BC226EF" w:rsidR="003702FE" w:rsidRPr="00463F58" w:rsidRDefault="00D84DF4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A</w:t>
            </w:r>
          </w:p>
        </w:tc>
        <w:tc>
          <w:tcPr>
            <w:tcW w:w="1615" w:type="pct"/>
          </w:tcPr>
          <w:p w14:paraId="504D063A" w14:textId="337E8F32" w:rsidR="003702FE" w:rsidRPr="00A06B80" w:rsidRDefault="00D84DF4" w:rsidP="003C0812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Presentasjon</w:t>
            </w:r>
            <w:r w:rsidR="003E62D1" w:rsidRPr="00A06B80">
              <w:rPr>
                <w:rFonts w:ascii="Arial" w:hAnsi="Arial" w:cs="Arial"/>
                <w:b/>
                <w:bCs/>
                <w:szCs w:val="20"/>
              </w:rPr>
              <w:t>:</w:t>
            </w:r>
          </w:p>
          <w:p w14:paraId="3DDD0FF9" w14:textId="77777777" w:rsidR="003E62D1" w:rsidRPr="00A06B80" w:rsidRDefault="003E62D1" w:rsidP="003E62D1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må kunne presentere:</w:t>
            </w:r>
          </w:p>
          <w:p w14:paraId="69A31214" w14:textId="37077DC1" w:rsidR="009E2ABC" w:rsidRPr="00A06B80" w:rsidRDefault="003E62D1" w:rsidP="009E2ABC">
            <w:pPr>
              <w:pStyle w:val="ListParagraph"/>
              <w:numPr>
                <w:ilvl w:val="0"/>
                <w:numId w:val="26"/>
              </w:numPr>
              <w:spacing w:after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trålens geometri</w:t>
            </w:r>
            <w:r w:rsidR="009E2ABC" w:rsidRPr="00A06B80">
              <w:rPr>
                <w:rFonts w:ascii="Arial" w:hAnsi="Arial" w:cs="Arial"/>
                <w:szCs w:val="20"/>
              </w:rPr>
              <w:t>,</w:t>
            </w:r>
          </w:p>
          <w:p w14:paraId="73B19DEF" w14:textId="3189A26B" w:rsidR="00496054" w:rsidRPr="00A06B80" w:rsidRDefault="003E62D1" w:rsidP="00496054">
            <w:pPr>
              <w:pStyle w:val="ListParagraph"/>
              <w:numPr>
                <w:ilvl w:val="0"/>
                <w:numId w:val="26"/>
              </w:numPr>
              <w:spacing w:after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ekkodata fra trålsensor sentrert på </w:t>
            </w:r>
            <w:proofErr w:type="spellStart"/>
            <w:r w:rsidRPr="00A06B80">
              <w:rPr>
                <w:rFonts w:ascii="Arial" w:hAnsi="Arial" w:cs="Arial"/>
                <w:szCs w:val="20"/>
              </w:rPr>
              <w:t>hovedlina</w:t>
            </w:r>
            <w:proofErr w:type="spellEnd"/>
            <w:r w:rsidR="00496054" w:rsidRPr="00A06B80">
              <w:rPr>
                <w:rFonts w:ascii="Arial" w:hAnsi="Arial" w:cs="Arial"/>
                <w:szCs w:val="20"/>
              </w:rPr>
              <w:t>,</w:t>
            </w:r>
          </w:p>
          <w:p w14:paraId="11CE3603" w14:textId="77777777" w:rsidR="00496054" w:rsidRPr="00A06B80" w:rsidRDefault="003E62D1" w:rsidP="00496054">
            <w:pPr>
              <w:pStyle w:val="ListParagraph"/>
              <w:numPr>
                <w:ilvl w:val="0"/>
                <w:numId w:val="26"/>
              </w:numPr>
              <w:spacing w:after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tråldørenes situasjon fortløpende</w:t>
            </w:r>
            <w:r w:rsidR="00496054" w:rsidRPr="00A06B80">
              <w:rPr>
                <w:rFonts w:ascii="Arial" w:hAnsi="Arial" w:cs="Arial"/>
                <w:szCs w:val="20"/>
              </w:rPr>
              <w:t xml:space="preserve">, </w:t>
            </w:r>
          </w:p>
          <w:p w14:paraId="01A9A25E" w14:textId="77733437" w:rsidR="003E62D1" w:rsidRPr="00A06B80" w:rsidRDefault="00496054" w:rsidP="00260AC2">
            <w:pPr>
              <w:pStyle w:val="ListParagraph"/>
              <w:numPr>
                <w:ilvl w:val="0"/>
                <w:numId w:val="26"/>
              </w:numPr>
              <w:spacing w:after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historiske trålingsdata</w:t>
            </w:r>
            <w:r w:rsidR="007636DF" w:rsidRPr="00A06B80">
              <w:rPr>
                <w:rFonts w:ascii="Arial" w:hAnsi="Arial" w:cs="Arial"/>
                <w:szCs w:val="20"/>
              </w:rPr>
              <w:t>,</w:t>
            </w:r>
          </w:p>
          <w:p w14:paraId="17157CA6" w14:textId="29FC6515" w:rsidR="009E2ABC" w:rsidRPr="00A06B80" w:rsidRDefault="009E2ABC" w:rsidP="003E62D1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på skjerm om bord</w:t>
            </w:r>
            <w:r w:rsidR="00496054" w:rsidRPr="00A06B80">
              <w:rPr>
                <w:rFonts w:ascii="Arial" w:hAnsi="Arial" w:cs="Arial"/>
                <w:szCs w:val="20"/>
              </w:rPr>
              <w:t>. Via samme skjerm skal bruker ha mulighet til å gjøre målinger av geometrien på trålåpningen.</w:t>
            </w:r>
          </w:p>
        </w:tc>
        <w:tc>
          <w:tcPr>
            <w:tcW w:w="308" w:type="pct"/>
          </w:tcPr>
          <w:p w14:paraId="2E5B9C7C" w14:textId="77777777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0B8F1306" w14:textId="77777777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0AD975B8" w14:textId="77777777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5385D195" w14:textId="50412119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886F03" w:rsidRPr="00463F58" w14:paraId="71E13362" w14:textId="77777777" w:rsidTr="00790050">
        <w:trPr>
          <w:trHeight w:val="70"/>
        </w:trPr>
        <w:tc>
          <w:tcPr>
            <w:tcW w:w="384" w:type="pct"/>
            <w:vAlign w:val="center"/>
          </w:tcPr>
          <w:p w14:paraId="61010E54" w14:textId="3311137E" w:rsidR="00886F03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2.15</w:t>
            </w:r>
          </w:p>
        </w:tc>
        <w:tc>
          <w:tcPr>
            <w:tcW w:w="308" w:type="pct"/>
            <w:vAlign w:val="center"/>
          </w:tcPr>
          <w:p w14:paraId="008FA288" w14:textId="6326E1CF" w:rsidR="00886F03" w:rsidRPr="00463F58" w:rsidRDefault="00886F03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</w:tcPr>
          <w:p w14:paraId="7DAE486A" w14:textId="77777777" w:rsidR="00886F03" w:rsidRPr="00A06B80" w:rsidRDefault="00886F03" w:rsidP="00886F03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Presentasjon:</w:t>
            </w:r>
          </w:p>
          <w:p w14:paraId="215AF21B" w14:textId="7B62F479" w:rsidR="00886F03" w:rsidRPr="00A06B80" w:rsidRDefault="00886F03" w:rsidP="00734A7C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bør</w:t>
            </w:r>
            <w:r w:rsidR="00734A7C" w:rsidRPr="00A06B80">
              <w:rPr>
                <w:rFonts w:ascii="Arial" w:hAnsi="Arial" w:cs="Arial"/>
                <w:szCs w:val="20"/>
              </w:rPr>
              <w:t xml:space="preserve"> </w:t>
            </w:r>
            <w:r w:rsidRPr="00A06B80">
              <w:rPr>
                <w:rFonts w:ascii="Arial" w:hAnsi="Arial" w:cs="Arial"/>
                <w:szCs w:val="20"/>
              </w:rPr>
              <w:t>gi sanntidsvarsler ved avvik i trålgeometri</w:t>
            </w:r>
          </w:p>
        </w:tc>
        <w:tc>
          <w:tcPr>
            <w:tcW w:w="308" w:type="pct"/>
          </w:tcPr>
          <w:p w14:paraId="3906C037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5308CB1E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13652AD9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2B297E5B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886F03" w:rsidRPr="00463F58" w14:paraId="7F23BC00" w14:textId="77777777" w:rsidTr="00790050">
        <w:trPr>
          <w:trHeight w:val="70"/>
        </w:trPr>
        <w:tc>
          <w:tcPr>
            <w:tcW w:w="384" w:type="pct"/>
            <w:vAlign w:val="center"/>
          </w:tcPr>
          <w:p w14:paraId="0114D715" w14:textId="0BD0B33A" w:rsidR="00886F03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2.16</w:t>
            </w:r>
          </w:p>
        </w:tc>
        <w:tc>
          <w:tcPr>
            <w:tcW w:w="308" w:type="pct"/>
            <w:vAlign w:val="center"/>
          </w:tcPr>
          <w:p w14:paraId="178BE57F" w14:textId="2EAB2B4C" w:rsidR="00886F03" w:rsidRPr="00463F58" w:rsidRDefault="00CE1EEF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</w:tcPr>
          <w:p w14:paraId="783C633D" w14:textId="77777777" w:rsidR="00886F03" w:rsidRPr="00A06B80" w:rsidRDefault="00886F03" w:rsidP="00886F03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Presentasjon:</w:t>
            </w:r>
          </w:p>
          <w:p w14:paraId="6CEFFAB3" w14:textId="41F031C8" w:rsidR="00886F03" w:rsidRPr="00A06B80" w:rsidRDefault="00886F03" w:rsidP="003C0812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bør</w:t>
            </w:r>
            <w:r w:rsidR="00CE1EEF" w:rsidRPr="00A06B80">
              <w:rPr>
                <w:rFonts w:ascii="Arial" w:hAnsi="Arial" w:cs="Arial"/>
                <w:szCs w:val="20"/>
              </w:rPr>
              <w:t xml:space="preserve"> gi anbefalinger for optimalisering av trålgeometri</w:t>
            </w:r>
          </w:p>
        </w:tc>
        <w:tc>
          <w:tcPr>
            <w:tcW w:w="308" w:type="pct"/>
          </w:tcPr>
          <w:p w14:paraId="4D7187E5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17773CC7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546356F0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020B1B52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886F03" w:rsidRPr="00463F58" w14:paraId="1347E7F1" w14:textId="77777777" w:rsidTr="00790050">
        <w:trPr>
          <w:trHeight w:val="70"/>
        </w:trPr>
        <w:tc>
          <w:tcPr>
            <w:tcW w:w="384" w:type="pct"/>
            <w:vAlign w:val="center"/>
          </w:tcPr>
          <w:p w14:paraId="4AAF407B" w14:textId="0929CFDC" w:rsidR="00886F03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2.17</w:t>
            </w:r>
          </w:p>
        </w:tc>
        <w:tc>
          <w:tcPr>
            <w:tcW w:w="308" w:type="pct"/>
            <w:vAlign w:val="center"/>
          </w:tcPr>
          <w:p w14:paraId="40497E1C" w14:textId="67687DB3" w:rsidR="00886F03" w:rsidRPr="00463F58" w:rsidRDefault="00CE1EEF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</w:tcPr>
          <w:p w14:paraId="2621CDF1" w14:textId="77777777" w:rsidR="00886F03" w:rsidRPr="00A06B80" w:rsidRDefault="00886F03" w:rsidP="00886F03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Presentasjon:</w:t>
            </w:r>
          </w:p>
          <w:p w14:paraId="5E77C054" w14:textId="45ADA0ED" w:rsidR="00886F03" w:rsidRPr="00A06B80" w:rsidRDefault="00886F03" w:rsidP="003C0812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bør</w:t>
            </w:r>
            <w:r w:rsidR="00CE1EEF" w:rsidRPr="00A06B80">
              <w:rPr>
                <w:rFonts w:ascii="Arial" w:hAnsi="Arial" w:cs="Arial"/>
                <w:szCs w:val="20"/>
              </w:rPr>
              <w:t xml:space="preserve"> støtte opplæringsmodus</w:t>
            </w:r>
          </w:p>
        </w:tc>
        <w:tc>
          <w:tcPr>
            <w:tcW w:w="308" w:type="pct"/>
          </w:tcPr>
          <w:p w14:paraId="331A2D49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0E480A09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7CB5BDCD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633F6D10" w14:textId="77777777" w:rsidR="00886F03" w:rsidRPr="00463F58" w:rsidRDefault="00886F03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3702FE" w:rsidRPr="00463F58" w14:paraId="6EEBF63F" w14:textId="77777777" w:rsidTr="00790050">
        <w:trPr>
          <w:trHeight w:val="70"/>
        </w:trPr>
        <w:tc>
          <w:tcPr>
            <w:tcW w:w="384" w:type="pct"/>
            <w:vAlign w:val="center"/>
          </w:tcPr>
          <w:p w14:paraId="78824F5F" w14:textId="42BBC0BA" w:rsidR="003702FE" w:rsidRPr="00790050" w:rsidRDefault="00D9588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2.18</w:t>
            </w:r>
          </w:p>
        </w:tc>
        <w:tc>
          <w:tcPr>
            <w:tcW w:w="308" w:type="pct"/>
            <w:vAlign w:val="center"/>
          </w:tcPr>
          <w:p w14:paraId="3A2BF88E" w14:textId="1EF1E15E" w:rsidR="003702FE" w:rsidRPr="00463F58" w:rsidRDefault="007F4DBD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</w:tcPr>
          <w:p w14:paraId="4D5C7C6B" w14:textId="77777777" w:rsidR="007F4DBD" w:rsidRPr="00A06B80" w:rsidRDefault="007F4DBD" w:rsidP="007F4DBD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A06B80">
              <w:rPr>
                <w:rFonts w:ascii="Arial" w:hAnsi="Arial" w:cs="Arial"/>
                <w:b/>
                <w:bCs/>
                <w:szCs w:val="20"/>
              </w:rPr>
              <w:t>Presentasjon:</w:t>
            </w:r>
          </w:p>
          <w:p w14:paraId="43EB41F8" w14:textId="28C35E85" w:rsidR="003702FE" w:rsidRPr="00A06B80" w:rsidRDefault="007636DF" w:rsidP="00CE1EEF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Systemet bør</w:t>
            </w:r>
            <w:r w:rsidR="00CE1EEF" w:rsidRPr="00A06B80">
              <w:rPr>
                <w:rFonts w:ascii="Arial" w:hAnsi="Arial" w:cs="Arial"/>
                <w:szCs w:val="20"/>
              </w:rPr>
              <w:t xml:space="preserve"> </w:t>
            </w:r>
            <w:r w:rsidRPr="00A06B80">
              <w:rPr>
                <w:rFonts w:ascii="Arial" w:hAnsi="Arial" w:cs="Arial"/>
                <w:szCs w:val="20"/>
              </w:rPr>
              <w:t xml:space="preserve">ha en </w:t>
            </w:r>
            <w:proofErr w:type="spellStart"/>
            <w:r w:rsidRPr="00A06B80">
              <w:rPr>
                <w:rFonts w:ascii="Arial" w:hAnsi="Arial" w:cs="Arial"/>
                <w:szCs w:val="20"/>
              </w:rPr>
              <w:t>tilbakespillings</w:t>
            </w:r>
            <w:proofErr w:type="spellEnd"/>
            <w:r w:rsidR="00463432" w:rsidRPr="00A06B80">
              <w:rPr>
                <w:rFonts w:ascii="Arial" w:hAnsi="Arial" w:cs="Arial"/>
                <w:szCs w:val="20"/>
              </w:rPr>
              <w:t>-</w:t>
            </w:r>
            <w:r w:rsidRPr="00A06B80">
              <w:rPr>
                <w:rFonts w:ascii="Arial" w:hAnsi="Arial" w:cs="Arial"/>
                <w:szCs w:val="20"/>
              </w:rPr>
              <w:t>mulighet (</w:t>
            </w:r>
            <w:proofErr w:type="spellStart"/>
            <w:r w:rsidRPr="00A06B80">
              <w:rPr>
                <w:rFonts w:ascii="Arial" w:hAnsi="Arial" w:cs="Arial"/>
                <w:szCs w:val="20"/>
              </w:rPr>
              <w:t>replay</w:t>
            </w:r>
            <w:proofErr w:type="spellEnd"/>
            <w:r w:rsidRPr="00A06B80">
              <w:rPr>
                <w:rFonts w:ascii="Arial" w:hAnsi="Arial" w:cs="Arial"/>
                <w:szCs w:val="20"/>
              </w:rPr>
              <w:t>) av historiske data</w:t>
            </w:r>
            <w:r w:rsidR="0047581B">
              <w:rPr>
                <w:rFonts w:ascii="Arial" w:hAnsi="Arial" w:cs="Arial"/>
                <w:szCs w:val="20"/>
              </w:rPr>
              <w:t>.</w:t>
            </w:r>
          </w:p>
        </w:tc>
        <w:tc>
          <w:tcPr>
            <w:tcW w:w="308" w:type="pct"/>
          </w:tcPr>
          <w:p w14:paraId="334E8D87" w14:textId="77777777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679843FD" w14:textId="77777777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577539D8" w14:textId="77777777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4738F3C0" w14:textId="081E17E2" w:rsidR="003702FE" w:rsidRPr="00463F58" w:rsidRDefault="003702FE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304020" w:rsidRPr="00463F58" w14:paraId="2B606BCA" w14:textId="77777777" w:rsidTr="00790050">
        <w:trPr>
          <w:trHeight w:val="70"/>
        </w:trPr>
        <w:tc>
          <w:tcPr>
            <w:tcW w:w="384" w:type="pct"/>
            <w:vAlign w:val="center"/>
          </w:tcPr>
          <w:p w14:paraId="41D44424" w14:textId="0DD4D316" w:rsidR="00304020" w:rsidRDefault="00304020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2.19</w:t>
            </w:r>
          </w:p>
        </w:tc>
        <w:tc>
          <w:tcPr>
            <w:tcW w:w="308" w:type="pct"/>
            <w:vAlign w:val="center"/>
          </w:tcPr>
          <w:p w14:paraId="0746F04C" w14:textId="58BEBA39" w:rsidR="00304020" w:rsidRPr="00463F58" w:rsidRDefault="00304020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A</w:t>
            </w:r>
          </w:p>
        </w:tc>
        <w:tc>
          <w:tcPr>
            <w:tcW w:w="1615" w:type="pct"/>
          </w:tcPr>
          <w:p w14:paraId="6D32B087" w14:textId="77777777" w:rsidR="00304020" w:rsidRPr="00304020" w:rsidRDefault="00304020" w:rsidP="00304020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r w:rsidRPr="00304020">
              <w:rPr>
                <w:rFonts w:ascii="Arial" w:hAnsi="Arial" w:cs="Arial"/>
                <w:b/>
                <w:bCs/>
                <w:szCs w:val="20"/>
              </w:rPr>
              <w:t>Batterilevetid på sensorer:</w:t>
            </w:r>
          </w:p>
          <w:p w14:paraId="477D5792" w14:textId="43671E6B" w:rsidR="00304020" w:rsidRPr="00304020" w:rsidRDefault="00304020" w:rsidP="004D4B8A">
            <w:pPr>
              <w:spacing w:after="0"/>
              <w:ind w:left="0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Batterier på sensorer</w:t>
            </w:r>
            <w:r w:rsidR="004D4B8A">
              <w:rPr>
                <w:rFonts w:ascii="Arial" w:hAnsi="Arial" w:cs="Arial"/>
                <w:szCs w:val="20"/>
              </w:rPr>
              <w:t xml:space="preserve"> skal</w:t>
            </w:r>
            <w:r w:rsidRPr="00304020">
              <w:rPr>
                <w:rFonts w:ascii="Arial" w:hAnsi="Arial" w:cs="Arial"/>
                <w:szCs w:val="20"/>
              </w:rPr>
              <w:t xml:space="preserve"> minimum ha 6 timers levetid mellom </w:t>
            </w:r>
            <w:proofErr w:type="spellStart"/>
            <w:r w:rsidRPr="00304020">
              <w:rPr>
                <w:rFonts w:ascii="Arial" w:hAnsi="Arial" w:cs="Arial"/>
                <w:szCs w:val="20"/>
              </w:rPr>
              <w:t>lading</w:t>
            </w:r>
            <w:proofErr w:type="spellEnd"/>
            <w:r w:rsidRPr="00304020">
              <w:rPr>
                <w:rFonts w:ascii="Arial" w:hAnsi="Arial" w:cs="Arial"/>
                <w:szCs w:val="20"/>
              </w:rPr>
              <w:t xml:space="preserve"> (gjerne lenger), evt.</w:t>
            </w:r>
            <w:r w:rsidR="004D4B8A">
              <w:rPr>
                <w:rFonts w:ascii="Arial" w:hAnsi="Arial" w:cs="Arial"/>
                <w:szCs w:val="20"/>
              </w:rPr>
              <w:t xml:space="preserve"> Skal det</w:t>
            </w:r>
            <w:r w:rsidRPr="00304020">
              <w:rPr>
                <w:rFonts w:ascii="Arial" w:hAnsi="Arial" w:cs="Arial"/>
                <w:szCs w:val="20"/>
              </w:rPr>
              <w:t xml:space="preserve"> leveres med ekstra batterier for hurtig bytte på dekk. Leverandør bes oppgi forventet tid mellom hver </w:t>
            </w:r>
            <w:proofErr w:type="spellStart"/>
            <w:r w:rsidRPr="00304020">
              <w:rPr>
                <w:rFonts w:ascii="Arial" w:hAnsi="Arial" w:cs="Arial"/>
                <w:szCs w:val="20"/>
              </w:rPr>
              <w:t>ladin</w:t>
            </w:r>
            <w:r w:rsidR="004D4B8A">
              <w:rPr>
                <w:rFonts w:ascii="Arial" w:hAnsi="Arial" w:cs="Arial"/>
                <w:szCs w:val="20"/>
              </w:rPr>
              <w:t>g</w:t>
            </w:r>
            <w:proofErr w:type="spellEnd"/>
            <w:r w:rsidR="004D4B8A">
              <w:rPr>
                <w:rFonts w:ascii="Arial" w:hAnsi="Arial" w:cs="Arial"/>
                <w:szCs w:val="20"/>
              </w:rPr>
              <w:t xml:space="preserve"> </w:t>
            </w:r>
            <w:r w:rsidRPr="00304020">
              <w:rPr>
                <w:rFonts w:ascii="Arial" w:hAnsi="Arial" w:cs="Arial"/>
                <w:szCs w:val="20"/>
              </w:rPr>
              <w:t>på hver av sensorene de tilbyr.</w:t>
            </w:r>
          </w:p>
        </w:tc>
        <w:tc>
          <w:tcPr>
            <w:tcW w:w="308" w:type="pct"/>
          </w:tcPr>
          <w:p w14:paraId="2E954C37" w14:textId="77777777" w:rsidR="00304020" w:rsidRPr="00463F58" w:rsidRDefault="00304020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</w:tcPr>
          <w:p w14:paraId="30999B18" w14:textId="77777777" w:rsidR="00304020" w:rsidRPr="00463F58" w:rsidRDefault="00304020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</w:tcPr>
          <w:p w14:paraId="0FDFBBA4" w14:textId="77777777" w:rsidR="00304020" w:rsidRPr="00463F58" w:rsidRDefault="00304020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</w:tcPr>
          <w:p w14:paraId="152E46D7" w14:textId="77777777" w:rsidR="00304020" w:rsidRPr="00463F58" w:rsidRDefault="00304020" w:rsidP="0053667F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  <w:tr w:rsidR="00592253" w:rsidRPr="00463F58" w14:paraId="29BB866C" w14:textId="77777777" w:rsidTr="00790050">
        <w:trPr>
          <w:trHeight w:val="70"/>
        </w:trPr>
        <w:tc>
          <w:tcPr>
            <w:tcW w:w="384" w:type="pct"/>
            <w:shd w:val="clear" w:color="auto" w:fill="4F81BD" w:themeFill="accent1"/>
            <w:vAlign w:val="center"/>
          </w:tcPr>
          <w:p w14:paraId="74BF8D90" w14:textId="2A6835AB" w:rsidR="00592253" w:rsidRPr="00463F58" w:rsidRDefault="008F42BB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3</w:t>
            </w:r>
          </w:p>
        </w:tc>
        <w:tc>
          <w:tcPr>
            <w:tcW w:w="308" w:type="pct"/>
            <w:shd w:val="clear" w:color="auto" w:fill="4F81BD" w:themeFill="accent1"/>
            <w:vAlign w:val="center"/>
          </w:tcPr>
          <w:p w14:paraId="73A6BE9A" w14:textId="77777777" w:rsidR="00592253" w:rsidRPr="00463F58" w:rsidRDefault="00592253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</w:p>
        </w:tc>
        <w:tc>
          <w:tcPr>
            <w:tcW w:w="1615" w:type="pct"/>
            <w:shd w:val="clear" w:color="auto" w:fill="4F81BD" w:themeFill="accent1"/>
          </w:tcPr>
          <w:p w14:paraId="5EEB0C5C" w14:textId="0DCE7340" w:rsidR="00592253" w:rsidRPr="00A06B80" w:rsidRDefault="00F607FC" w:rsidP="00592253">
            <w:pPr>
              <w:spacing w:after="0"/>
              <w:ind w:left="0"/>
              <w:rPr>
                <w:rFonts w:ascii="Arial" w:hAnsi="Arial" w:cs="Arial"/>
                <w:b/>
                <w:bCs/>
                <w:sz w:val="24"/>
                <w:lang w:val="en-US"/>
              </w:rPr>
            </w:pPr>
            <w:proofErr w:type="spellStart"/>
            <w:r w:rsidRPr="00A06B80">
              <w:rPr>
                <w:rFonts w:ascii="Arial" w:hAnsi="Arial" w:cs="Arial"/>
                <w:b/>
                <w:bCs/>
                <w:color w:val="FFFFFF" w:themeColor="background1"/>
                <w:sz w:val="24"/>
                <w:lang w:val="en-US"/>
              </w:rPr>
              <w:t>Programvare</w:t>
            </w:r>
            <w:proofErr w:type="spellEnd"/>
            <w:r w:rsidRPr="00A06B80">
              <w:rPr>
                <w:rFonts w:ascii="Arial" w:hAnsi="Arial" w:cs="Arial"/>
                <w:b/>
                <w:bCs/>
                <w:color w:val="FFFFFF" w:themeColor="background1"/>
                <w:sz w:val="24"/>
                <w:lang w:val="en-US"/>
              </w:rPr>
              <w:tab/>
            </w:r>
          </w:p>
        </w:tc>
        <w:tc>
          <w:tcPr>
            <w:tcW w:w="308" w:type="pct"/>
            <w:shd w:val="clear" w:color="auto" w:fill="4F81BD" w:themeFill="accent1"/>
          </w:tcPr>
          <w:p w14:paraId="7A460D58" w14:textId="77777777" w:rsidR="00592253" w:rsidRPr="00463F58" w:rsidRDefault="00592253" w:rsidP="00592253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  <w:lang w:val="en-US"/>
              </w:rPr>
            </w:pPr>
          </w:p>
        </w:tc>
        <w:tc>
          <w:tcPr>
            <w:tcW w:w="384" w:type="pct"/>
            <w:shd w:val="clear" w:color="auto" w:fill="4F81BD" w:themeFill="accent1"/>
          </w:tcPr>
          <w:p w14:paraId="6C7AE6B2" w14:textId="77777777" w:rsidR="00592253" w:rsidRPr="00463F58" w:rsidRDefault="00592253" w:rsidP="00592253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  <w:lang w:val="en-US"/>
              </w:rPr>
            </w:pPr>
          </w:p>
        </w:tc>
        <w:tc>
          <w:tcPr>
            <w:tcW w:w="309" w:type="pct"/>
            <w:shd w:val="clear" w:color="auto" w:fill="4F81BD" w:themeFill="accent1"/>
          </w:tcPr>
          <w:p w14:paraId="41F13313" w14:textId="77777777" w:rsidR="00592253" w:rsidRPr="00463F58" w:rsidRDefault="00592253" w:rsidP="00592253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  <w:lang w:val="en-US"/>
              </w:rPr>
            </w:pPr>
          </w:p>
        </w:tc>
        <w:tc>
          <w:tcPr>
            <w:tcW w:w="1692" w:type="pct"/>
            <w:shd w:val="clear" w:color="auto" w:fill="4F81BD" w:themeFill="accent1"/>
          </w:tcPr>
          <w:p w14:paraId="5D4135D8" w14:textId="77777777" w:rsidR="00592253" w:rsidRPr="00463F58" w:rsidRDefault="00592253" w:rsidP="00592253">
            <w:pPr>
              <w:spacing w:after="0"/>
              <w:ind w:left="0"/>
              <w:rPr>
                <w:rFonts w:ascii="Arial" w:hAnsi="Arial" w:cs="Arial"/>
                <w:sz w:val="24"/>
                <w:highlight w:val="yellow"/>
                <w:lang w:val="en-US"/>
              </w:rPr>
            </w:pPr>
          </w:p>
        </w:tc>
      </w:tr>
      <w:tr w:rsidR="00F607FC" w:rsidRPr="00463F58" w14:paraId="5BC5B428" w14:textId="77777777" w:rsidTr="00790050">
        <w:trPr>
          <w:trHeight w:val="70"/>
        </w:trPr>
        <w:tc>
          <w:tcPr>
            <w:tcW w:w="384" w:type="pct"/>
            <w:shd w:val="clear" w:color="auto" w:fill="FFFFFF" w:themeFill="background1"/>
            <w:vAlign w:val="center"/>
          </w:tcPr>
          <w:p w14:paraId="363543AB" w14:textId="02F8AB64" w:rsidR="00F607FC" w:rsidRPr="00790050" w:rsidRDefault="00687826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3.1</w:t>
            </w: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3471C353" w14:textId="482D9ABD" w:rsidR="00F607FC" w:rsidRPr="00463F58" w:rsidRDefault="002C3125" w:rsidP="00350F3C">
            <w:pPr>
              <w:spacing w:after="0"/>
              <w:ind w:left="0"/>
              <w:jc w:val="center"/>
              <w:rPr>
                <w:rFonts w:ascii="Arial" w:hAnsi="Arial" w:cs="Arial"/>
                <w:bCs/>
                <w:sz w:val="24"/>
                <w:lang w:val="en-US"/>
              </w:rPr>
            </w:pPr>
            <w:r w:rsidRPr="00463F58">
              <w:rPr>
                <w:rFonts w:ascii="Arial" w:hAnsi="Arial" w:cs="Arial"/>
                <w:bCs/>
                <w:sz w:val="24"/>
                <w:lang w:val="en-US"/>
              </w:rPr>
              <w:t>A</w:t>
            </w:r>
          </w:p>
        </w:tc>
        <w:tc>
          <w:tcPr>
            <w:tcW w:w="1615" w:type="pct"/>
            <w:shd w:val="clear" w:color="auto" w:fill="FFFFFF" w:themeFill="background1"/>
          </w:tcPr>
          <w:p w14:paraId="0B5F1694" w14:textId="4FB5196C" w:rsidR="00F607FC" w:rsidRPr="00A06B80" w:rsidRDefault="00591687" w:rsidP="00EF6958">
            <w:pPr>
              <w:spacing w:after="0"/>
              <w:ind w:left="0"/>
              <w:rPr>
                <w:rFonts w:ascii="Arial" w:hAnsi="Arial" w:cs="Arial"/>
                <w:bCs/>
                <w:color w:val="FFFFFF" w:themeColor="background1"/>
                <w:szCs w:val="20"/>
              </w:rPr>
            </w:pPr>
            <w:r w:rsidRPr="00A06B80">
              <w:rPr>
                <w:rFonts w:ascii="Arial" w:hAnsi="Arial" w:cs="Arial"/>
                <w:b/>
                <w:szCs w:val="20"/>
              </w:rPr>
              <w:t>Oppdateringer:</w:t>
            </w:r>
            <w:r w:rsidRPr="00A06B80">
              <w:rPr>
                <w:rFonts w:ascii="Arial" w:hAnsi="Arial" w:cs="Arial"/>
                <w:bCs/>
                <w:szCs w:val="20"/>
              </w:rPr>
              <w:t xml:space="preserve"> </w:t>
            </w:r>
            <w:r w:rsidR="00EF6958" w:rsidRPr="00A06B80">
              <w:rPr>
                <w:rFonts w:ascii="Arial" w:hAnsi="Arial" w:cs="Arial"/>
                <w:bCs/>
                <w:szCs w:val="20"/>
              </w:rPr>
              <w:t>Alle tilgjengelig oppdateringer relatert til sikkerhet og feilretting skal leveres omkostningsfritt i 5 år etter godkjent leveranse.</w:t>
            </w:r>
          </w:p>
        </w:tc>
        <w:tc>
          <w:tcPr>
            <w:tcW w:w="308" w:type="pct"/>
            <w:shd w:val="clear" w:color="auto" w:fill="FFFFFF" w:themeFill="background1"/>
          </w:tcPr>
          <w:p w14:paraId="59F1F3EC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84" w:type="pct"/>
            <w:shd w:val="clear" w:color="auto" w:fill="FFFFFF" w:themeFill="background1"/>
          </w:tcPr>
          <w:p w14:paraId="32277B81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09" w:type="pct"/>
            <w:shd w:val="clear" w:color="auto" w:fill="FFFFFF" w:themeFill="background1"/>
          </w:tcPr>
          <w:p w14:paraId="2FB9C461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1692" w:type="pct"/>
            <w:shd w:val="clear" w:color="auto" w:fill="FFFFFF" w:themeFill="background1"/>
          </w:tcPr>
          <w:p w14:paraId="04AF7FC7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</w:tr>
      <w:tr w:rsidR="00F607FC" w:rsidRPr="00463F58" w14:paraId="6168DE64" w14:textId="77777777" w:rsidTr="00790050">
        <w:trPr>
          <w:trHeight w:val="70"/>
        </w:trPr>
        <w:tc>
          <w:tcPr>
            <w:tcW w:w="384" w:type="pct"/>
            <w:shd w:val="clear" w:color="auto" w:fill="FFFFFF" w:themeFill="background1"/>
            <w:vAlign w:val="center"/>
          </w:tcPr>
          <w:p w14:paraId="208D0A0F" w14:textId="6F356EB1" w:rsidR="00F607FC" w:rsidRPr="00790050" w:rsidRDefault="00687826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3.2</w:t>
            </w: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5DC7B18C" w14:textId="02C27618" w:rsidR="00F607FC" w:rsidRPr="00463F58" w:rsidRDefault="002C3125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A</w:t>
            </w:r>
          </w:p>
        </w:tc>
        <w:tc>
          <w:tcPr>
            <w:tcW w:w="1615" w:type="pct"/>
            <w:shd w:val="clear" w:color="auto" w:fill="FFFFFF" w:themeFill="background1"/>
          </w:tcPr>
          <w:p w14:paraId="59A4D332" w14:textId="77777777" w:rsidR="004903F7" w:rsidRPr="00A06B80" w:rsidRDefault="004903F7" w:rsidP="76420D38">
            <w:pPr>
              <w:pStyle w:val="Heading3"/>
              <w:numPr>
                <w:ilvl w:val="1"/>
                <w:numId w:val="0"/>
              </w:numPr>
              <w:rPr>
                <w:rFonts w:ascii="Arial" w:hAnsi="Arial" w:cs="Arial"/>
                <w:sz w:val="20"/>
                <w:szCs w:val="20"/>
              </w:rPr>
            </w:pPr>
            <w:r w:rsidRPr="00A06B80">
              <w:rPr>
                <w:rFonts w:ascii="Arial" w:hAnsi="Arial" w:cs="Arial"/>
                <w:sz w:val="20"/>
                <w:szCs w:val="20"/>
              </w:rPr>
              <w:t>Lisenser:</w:t>
            </w:r>
          </w:p>
          <w:p w14:paraId="50F3285E" w14:textId="2346FDA8" w:rsidR="00F607FC" w:rsidRPr="00A06B80" w:rsidRDefault="004903F7" w:rsidP="004903F7">
            <w:pPr>
              <w:pStyle w:val="Heading3"/>
              <w:numPr>
                <w:ilvl w:val="0"/>
                <w:numId w:val="0"/>
              </w:numPr>
              <w:rPr>
                <w:rFonts w:ascii="Arial" w:hAnsi="Arial" w:cs="Arial"/>
                <w:b w:val="0"/>
                <w:bCs/>
                <w:sz w:val="20"/>
                <w:szCs w:val="20"/>
              </w:rPr>
            </w:pPr>
            <w:r w:rsidRPr="00A06B80">
              <w:rPr>
                <w:rFonts w:ascii="Arial" w:hAnsi="Arial" w:cs="Arial"/>
                <w:b w:val="0"/>
                <w:bCs/>
                <w:sz w:val="20"/>
                <w:szCs w:val="20"/>
              </w:rPr>
              <w:t xml:space="preserve">All programvare som tilbys i tilbudet på system/utstyr, skal være inkludert og spesifisert. Oppdragsgiver skal ha rett til å utføre installasjoner/endringer dersom nødvendig i tilbudte utstyr/system. Alle påkrevde lisenser skal være inkludert i </w:t>
            </w:r>
            <w:r w:rsidRPr="00A06B80">
              <w:rPr>
                <w:rFonts w:ascii="Arial" w:hAnsi="Arial" w:cs="Arial"/>
                <w:b w:val="0"/>
                <w:bCs/>
                <w:sz w:val="20"/>
                <w:szCs w:val="20"/>
              </w:rPr>
              <w:lastRenderedPageBreak/>
              <w:t>tilbudet. Oppdragsgiver skal ha rett til å låne ut maskinvare inklusive programvare til en tredjepart. Dersom det er særskilte vilkår til det ovennevnte, skal tilbyderen spesifisere dette.</w:t>
            </w:r>
          </w:p>
        </w:tc>
        <w:tc>
          <w:tcPr>
            <w:tcW w:w="308" w:type="pct"/>
            <w:shd w:val="clear" w:color="auto" w:fill="FFFFFF" w:themeFill="background1"/>
          </w:tcPr>
          <w:p w14:paraId="1B607631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84" w:type="pct"/>
            <w:shd w:val="clear" w:color="auto" w:fill="FFFFFF" w:themeFill="background1"/>
          </w:tcPr>
          <w:p w14:paraId="5EA2F9AF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09" w:type="pct"/>
            <w:shd w:val="clear" w:color="auto" w:fill="FFFFFF" w:themeFill="background1"/>
          </w:tcPr>
          <w:p w14:paraId="2D519E25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1692" w:type="pct"/>
            <w:shd w:val="clear" w:color="auto" w:fill="FFFFFF" w:themeFill="background1"/>
          </w:tcPr>
          <w:p w14:paraId="2F2CB6AD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</w:tr>
      <w:tr w:rsidR="00F607FC" w:rsidRPr="00463F58" w14:paraId="5B5772DF" w14:textId="77777777" w:rsidTr="00790050">
        <w:trPr>
          <w:trHeight w:val="70"/>
        </w:trPr>
        <w:tc>
          <w:tcPr>
            <w:tcW w:w="384" w:type="pct"/>
            <w:shd w:val="clear" w:color="auto" w:fill="FFFFFF" w:themeFill="background1"/>
            <w:vAlign w:val="center"/>
          </w:tcPr>
          <w:p w14:paraId="6E97DDBA" w14:textId="23E86486" w:rsidR="00F607FC" w:rsidRPr="00790050" w:rsidRDefault="00687826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3.3</w:t>
            </w: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53220E52" w14:textId="7939203A" w:rsidR="00F607FC" w:rsidRPr="00463F58" w:rsidRDefault="002C3125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 w:rsidRPr="00463F58">
              <w:rPr>
                <w:rFonts w:ascii="Arial" w:hAnsi="Arial" w:cs="Arial"/>
                <w:b/>
                <w:sz w:val="24"/>
                <w:lang w:val="en-US"/>
              </w:rPr>
              <w:t>A</w:t>
            </w:r>
          </w:p>
        </w:tc>
        <w:tc>
          <w:tcPr>
            <w:tcW w:w="1615" w:type="pct"/>
            <w:shd w:val="clear" w:color="auto" w:fill="FFFFFF" w:themeFill="background1"/>
          </w:tcPr>
          <w:p w14:paraId="5CA3051F" w14:textId="3543CBC2" w:rsidR="00BB7085" w:rsidRPr="00A06B80" w:rsidRDefault="00BB7085" w:rsidP="00BB7085">
            <w:pPr>
              <w:spacing w:after="0"/>
              <w:ind w:left="0"/>
              <w:rPr>
                <w:rFonts w:ascii="Arial" w:hAnsi="Arial" w:cs="Arial"/>
                <w:b/>
                <w:bCs/>
                <w:szCs w:val="20"/>
              </w:rPr>
            </w:pPr>
            <w:proofErr w:type="spellStart"/>
            <w:r w:rsidRPr="00A06B80">
              <w:rPr>
                <w:rFonts w:ascii="Arial" w:hAnsi="Arial" w:cs="Arial"/>
                <w:b/>
                <w:bCs/>
                <w:szCs w:val="20"/>
              </w:rPr>
              <w:t>Immatrielle</w:t>
            </w:r>
            <w:proofErr w:type="spellEnd"/>
            <w:r w:rsidRPr="00A06B80">
              <w:rPr>
                <w:rFonts w:ascii="Arial" w:hAnsi="Arial" w:cs="Arial"/>
                <w:b/>
                <w:bCs/>
                <w:szCs w:val="20"/>
              </w:rPr>
              <w:t xml:space="preserve"> rettigheter:</w:t>
            </w:r>
          </w:p>
          <w:p w14:paraId="5C8C5367" w14:textId="7508563E" w:rsidR="00F607FC" w:rsidRPr="00A06B80" w:rsidRDefault="00BB7085" w:rsidP="00BB7085">
            <w:pPr>
              <w:pStyle w:val="Heading1"/>
              <w:rPr>
                <w:b w:val="0"/>
                <w:bCs/>
                <w:sz w:val="20"/>
                <w:szCs w:val="20"/>
                <w:lang w:val="nb-NO"/>
              </w:rPr>
            </w:pPr>
            <w:r w:rsidRPr="00A06B80">
              <w:rPr>
                <w:b w:val="0"/>
                <w:bCs/>
                <w:sz w:val="20"/>
                <w:szCs w:val="20"/>
                <w:lang w:val="nb-NO"/>
              </w:rPr>
              <w:t>Dersom leverandøren som det er kjøpt bruksrettigheter av, besitter den intellektuelle eiendomsretten til alle leverte produkter, både maskinvare og programvare, skal begrensinger til Oppdragsgivers rett til bruk beskrives.</w:t>
            </w:r>
          </w:p>
        </w:tc>
        <w:tc>
          <w:tcPr>
            <w:tcW w:w="308" w:type="pct"/>
            <w:shd w:val="clear" w:color="auto" w:fill="FFFFFF" w:themeFill="background1"/>
          </w:tcPr>
          <w:p w14:paraId="0E687AAD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84" w:type="pct"/>
            <w:shd w:val="clear" w:color="auto" w:fill="FFFFFF" w:themeFill="background1"/>
          </w:tcPr>
          <w:p w14:paraId="5936F3AC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09" w:type="pct"/>
            <w:shd w:val="clear" w:color="auto" w:fill="FFFFFF" w:themeFill="background1"/>
          </w:tcPr>
          <w:p w14:paraId="2C2EE97F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1692" w:type="pct"/>
            <w:shd w:val="clear" w:color="auto" w:fill="FFFFFF" w:themeFill="background1"/>
          </w:tcPr>
          <w:p w14:paraId="1EC08913" w14:textId="77777777" w:rsidR="00F607FC" w:rsidRPr="00463F58" w:rsidRDefault="00F607F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</w:tr>
      <w:tr w:rsidR="0048636C" w:rsidRPr="00463F58" w14:paraId="1011BD6E" w14:textId="77777777" w:rsidTr="00790050">
        <w:trPr>
          <w:trHeight w:val="70"/>
        </w:trPr>
        <w:tc>
          <w:tcPr>
            <w:tcW w:w="384" w:type="pct"/>
            <w:shd w:val="clear" w:color="auto" w:fill="4F81BD" w:themeFill="accent1"/>
            <w:vAlign w:val="center"/>
          </w:tcPr>
          <w:p w14:paraId="726A421B" w14:textId="1BC3B2D0" w:rsidR="0048636C" w:rsidRPr="00790050" w:rsidRDefault="008F42BB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4"/>
                <w:lang w:val="en-US"/>
              </w:rPr>
              <w:t>4</w:t>
            </w:r>
          </w:p>
        </w:tc>
        <w:tc>
          <w:tcPr>
            <w:tcW w:w="308" w:type="pct"/>
            <w:shd w:val="clear" w:color="auto" w:fill="4F81BD" w:themeFill="accent1"/>
            <w:vAlign w:val="center"/>
          </w:tcPr>
          <w:p w14:paraId="7176EA82" w14:textId="77777777" w:rsidR="0048636C" w:rsidRPr="00463F58" w:rsidRDefault="0048636C" w:rsidP="00350F3C">
            <w:pPr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1615" w:type="pct"/>
            <w:shd w:val="clear" w:color="auto" w:fill="4F81BD" w:themeFill="accent1"/>
          </w:tcPr>
          <w:p w14:paraId="7A0F8239" w14:textId="76B1E698" w:rsidR="0048636C" w:rsidRPr="00A06B80" w:rsidRDefault="0048636C" w:rsidP="00BB7085">
            <w:pPr>
              <w:spacing w:after="0"/>
              <w:ind w:left="0"/>
              <w:rPr>
                <w:rFonts w:ascii="Arial" w:hAnsi="Arial" w:cs="Arial"/>
                <w:b/>
                <w:bCs/>
                <w:sz w:val="24"/>
              </w:rPr>
            </w:pPr>
            <w:r w:rsidRPr="00A06B80">
              <w:rPr>
                <w:rFonts w:ascii="Arial" w:hAnsi="Arial" w:cs="Arial"/>
                <w:b/>
                <w:bCs/>
                <w:color w:val="FFFFFF" w:themeColor="background1"/>
                <w:sz w:val="24"/>
              </w:rPr>
              <w:t>Miljø</w:t>
            </w:r>
          </w:p>
        </w:tc>
        <w:tc>
          <w:tcPr>
            <w:tcW w:w="308" w:type="pct"/>
            <w:shd w:val="clear" w:color="auto" w:fill="4F81BD" w:themeFill="accent1"/>
          </w:tcPr>
          <w:p w14:paraId="4003AE6E" w14:textId="77777777" w:rsidR="0048636C" w:rsidRPr="00463F58" w:rsidRDefault="0048636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84" w:type="pct"/>
            <w:shd w:val="clear" w:color="auto" w:fill="4F81BD" w:themeFill="accent1"/>
          </w:tcPr>
          <w:p w14:paraId="68479730" w14:textId="77777777" w:rsidR="0048636C" w:rsidRPr="00463F58" w:rsidRDefault="0048636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09" w:type="pct"/>
            <w:shd w:val="clear" w:color="auto" w:fill="4F81BD" w:themeFill="accent1"/>
          </w:tcPr>
          <w:p w14:paraId="1D7FF57D" w14:textId="77777777" w:rsidR="0048636C" w:rsidRPr="00463F58" w:rsidRDefault="0048636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1692" w:type="pct"/>
            <w:shd w:val="clear" w:color="auto" w:fill="4F81BD" w:themeFill="accent1"/>
          </w:tcPr>
          <w:p w14:paraId="50F98936" w14:textId="77777777" w:rsidR="0048636C" w:rsidRPr="00463F58" w:rsidRDefault="0048636C" w:rsidP="00592253">
            <w:pPr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</w:tr>
      <w:tr w:rsidR="0048636C" w:rsidRPr="00463F58" w14:paraId="3065C05F" w14:textId="77777777" w:rsidTr="00790050">
        <w:trPr>
          <w:trHeight w:val="70"/>
        </w:trPr>
        <w:tc>
          <w:tcPr>
            <w:tcW w:w="384" w:type="pct"/>
            <w:shd w:val="clear" w:color="auto" w:fill="FFFFFF" w:themeFill="background1"/>
            <w:vAlign w:val="center"/>
          </w:tcPr>
          <w:p w14:paraId="0A3252FF" w14:textId="4A1BBE8B" w:rsidR="0048636C" w:rsidRPr="00790050" w:rsidRDefault="00687826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4.1</w:t>
            </w: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47A6A8E0" w14:textId="5CAA7B70" w:rsidR="0048636C" w:rsidRPr="00463F58" w:rsidRDefault="00D47779" w:rsidP="00350F3C">
            <w:pPr>
              <w:shd w:val="clear" w:color="auto" w:fill="FFFFFF" w:themeFill="background1"/>
              <w:spacing w:after="0"/>
              <w:ind w:left="0"/>
              <w:jc w:val="center"/>
              <w:rPr>
                <w:rFonts w:ascii="Arial" w:hAnsi="Arial" w:cs="Arial"/>
                <w:b/>
                <w:sz w:val="24"/>
              </w:rPr>
            </w:pPr>
            <w:r w:rsidRPr="00463F58">
              <w:rPr>
                <w:rFonts w:ascii="Arial" w:hAnsi="Arial" w:cs="Arial"/>
                <w:b/>
                <w:sz w:val="24"/>
              </w:rPr>
              <w:t>B</w:t>
            </w:r>
          </w:p>
        </w:tc>
        <w:tc>
          <w:tcPr>
            <w:tcW w:w="1615" w:type="pct"/>
            <w:shd w:val="clear" w:color="auto" w:fill="FFFFFF" w:themeFill="background1"/>
          </w:tcPr>
          <w:p w14:paraId="5FA9619B" w14:textId="48A9FDAC" w:rsidR="0048636C" w:rsidRPr="00A06B80" w:rsidRDefault="009461C3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Utstyret bør ha lang levetid. Leverandøren bes oppgi forventet levetid på utstyret og slitedeler.</w:t>
            </w:r>
          </w:p>
        </w:tc>
        <w:tc>
          <w:tcPr>
            <w:tcW w:w="308" w:type="pct"/>
            <w:shd w:val="clear" w:color="auto" w:fill="FFFFFF" w:themeFill="background1"/>
          </w:tcPr>
          <w:p w14:paraId="0012550C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84" w:type="pct"/>
            <w:shd w:val="clear" w:color="auto" w:fill="FFFFFF" w:themeFill="background1"/>
          </w:tcPr>
          <w:p w14:paraId="5A5569C0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09" w:type="pct"/>
            <w:shd w:val="clear" w:color="auto" w:fill="FFFFFF" w:themeFill="background1"/>
          </w:tcPr>
          <w:p w14:paraId="19C6D407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1692" w:type="pct"/>
            <w:shd w:val="clear" w:color="auto" w:fill="FFFFFF" w:themeFill="background1"/>
          </w:tcPr>
          <w:p w14:paraId="7BC0D985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</w:tr>
      <w:tr w:rsidR="0048636C" w:rsidRPr="00463F58" w14:paraId="7607ABB5" w14:textId="77777777" w:rsidTr="00790050">
        <w:trPr>
          <w:trHeight w:val="70"/>
        </w:trPr>
        <w:tc>
          <w:tcPr>
            <w:tcW w:w="384" w:type="pct"/>
            <w:shd w:val="clear" w:color="auto" w:fill="FFFFFF" w:themeFill="background1"/>
            <w:vAlign w:val="center"/>
          </w:tcPr>
          <w:p w14:paraId="397DB8D4" w14:textId="3449DED9" w:rsidR="0048636C" w:rsidRPr="00790050" w:rsidRDefault="00687826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4.2</w:t>
            </w: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2728651A" w14:textId="134E5AE5" w:rsidR="0048636C" w:rsidRPr="00463F58" w:rsidRDefault="00D47779" w:rsidP="00350F3C">
            <w:pPr>
              <w:shd w:val="clear" w:color="auto" w:fill="FFFFFF" w:themeFill="background1"/>
              <w:spacing w:after="0"/>
              <w:ind w:left="0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00463F58">
              <w:rPr>
                <w:rFonts w:ascii="Arial" w:hAnsi="Arial" w:cs="Arial"/>
                <w:b/>
                <w:bCs/>
                <w:sz w:val="24"/>
              </w:rPr>
              <w:t>B</w:t>
            </w:r>
          </w:p>
        </w:tc>
        <w:tc>
          <w:tcPr>
            <w:tcW w:w="1615" w:type="pct"/>
            <w:shd w:val="clear" w:color="auto" w:fill="FFFFFF" w:themeFill="background1"/>
          </w:tcPr>
          <w:p w14:paraId="53BB4B58" w14:textId="47C8BB54" w:rsidR="0048636C" w:rsidRPr="00A06B80" w:rsidRDefault="009461C3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>Leverandøren bes redegjøre for behov for reparasjon, oppgradering og reservedeler til utstyr som tilbys basert på leveranser av tilsvarende utstyr siste 10 år.</w:t>
            </w:r>
          </w:p>
        </w:tc>
        <w:tc>
          <w:tcPr>
            <w:tcW w:w="308" w:type="pct"/>
            <w:shd w:val="clear" w:color="auto" w:fill="FFFFFF" w:themeFill="background1"/>
          </w:tcPr>
          <w:p w14:paraId="534651F3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84" w:type="pct"/>
            <w:shd w:val="clear" w:color="auto" w:fill="FFFFFF" w:themeFill="background1"/>
          </w:tcPr>
          <w:p w14:paraId="4BC2AF18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309" w:type="pct"/>
            <w:shd w:val="clear" w:color="auto" w:fill="FFFFFF" w:themeFill="background1"/>
          </w:tcPr>
          <w:p w14:paraId="06C40111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  <w:tc>
          <w:tcPr>
            <w:tcW w:w="1692" w:type="pct"/>
            <w:shd w:val="clear" w:color="auto" w:fill="FFFFFF" w:themeFill="background1"/>
          </w:tcPr>
          <w:p w14:paraId="28699862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color w:val="FFFFFF" w:themeColor="background1"/>
                <w:sz w:val="24"/>
                <w:highlight w:val="yellow"/>
              </w:rPr>
            </w:pPr>
          </w:p>
        </w:tc>
      </w:tr>
      <w:tr w:rsidR="00F94763" w:rsidRPr="00463F58" w14:paraId="0A2A30AA" w14:textId="77777777" w:rsidTr="00790050">
        <w:trPr>
          <w:trHeight w:val="70"/>
        </w:trPr>
        <w:tc>
          <w:tcPr>
            <w:tcW w:w="384" w:type="pct"/>
            <w:shd w:val="clear" w:color="auto" w:fill="FFFFFF" w:themeFill="background1"/>
            <w:vAlign w:val="center"/>
          </w:tcPr>
          <w:p w14:paraId="252D9400" w14:textId="372E2278" w:rsidR="0048636C" w:rsidRPr="00790050" w:rsidRDefault="00687826" w:rsidP="00790050">
            <w:pPr>
              <w:spacing w:after="0"/>
              <w:ind w:left="0"/>
              <w:jc w:val="center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4.3</w:t>
            </w: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609385C9" w14:textId="1F9DEF35" w:rsidR="0048636C" w:rsidRPr="00463F58" w:rsidRDefault="00D47779" w:rsidP="00350F3C">
            <w:pPr>
              <w:shd w:val="clear" w:color="auto" w:fill="FFFFFF" w:themeFill="background1"/>
              <w:spacing w:after="0"/>
              <w:ind w:left="0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00463F58">
              <w:rPr>
                <w:rFonts w:ascii="Arial" w:hAnsi="Arial" w:cs="Arial"/>
                <w:b/>
                <w:bCs/>
                <w:sz w:val="24"/>
              </w:rPr>
              <w:t>B</w:t>
            </w:r>
          </w:p>
        </w:tc>
        <w:tc>
          <w:tcPr>
            <w:tcW w:w="1615" w:type="pct"/>
            <w:shd w:val="clear" w:color="auto" w:fill="FFFFFF" w:themeFill="background1"/>
          </w:tcPr>
          <w:p w14:paraId="16805C4B" w14:textId="473C1E46" w:rsidR="0048636C" w:rsidRPr="00A06B80" w:rsidRDefault="001E5E98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szCs w:val="20"/>
              </w:rPr>
            </w:pPr>
            <w:r w:rsidRPr="00A06B80">
              <w:rPr>
                <w:rFonts w:ascii="Arial" w:hAnsi="Arial" w:cs="Arial"/>
                <w:szCs w:val="20"/>
              </w:rPr>
              <w:t xml:space="preserve">Leverandøren bes redegjøre for </w:t>
            </w:r>
            <w:r w:rsidR="00687826" w:rsidRPr="00A06B80">
              <w:rPr>
                <w:rFonts w:ascii="Arial" w:hAnsi="Arial" w:cs="Arial"/>
                <w:szCs w:val="20"/>
              </w:rPr>
              <w:t>å</w:t>
            </w:r>
            <w:r w:rsidRPr="00A06B80">
              <w:rPr>
                <w:rFonts w:ascii="Arial" w:hAnsi="Arial" w:cs="Arial"/>
                <w:szCs w:val="20"/>
              </w:rPr>
              <w:t xml:space="preserve"> dokumentere om og hvilke miljømerker og/eller miljøstandarder utstyret oppfyller.</w:t>
            </w:r>
          </w:p>
        </w:tc>
        <w:tc>
          <w:tcPr>
            <w:tcW w:w="308" w:type="pct"/>
            <w:shd w:val="clear" w:color="auto" w:fill="FFFFFF" w:themeFill="background1"/>
          </w:tcPr>
          <w:p w14:paraId="55616EC7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84" w:type="pct"/>
            <w:shd w:val="clear" w:color="auto" w:fill="FFFFFF" w:themeFill="background1"/>
          </w:tcPr>
          <w:p w14:paraId="15E3B7B7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309" w:type="pct"/>
            <w:shd w:val="clear" w:color="auto" w:fill="FFFFFF" w:themeFill="background1"/>
          </w:tcPr>
          <w:p w14:paraId="5C0B9EC7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  <w:tc>
          <w:tcPr>
            <w:tcW w:w="1692" w:type="pct"/>
            <w:shd w:val="clear" w:color="auto" w:fill="FFFFFF" w:themeFill="background1"/>
          </w:tcPr>
          <w:p w14:paraId="44D71415" w14:textId="77777777" w:rsidR="0048636C" w:rsidRPr="00463F58" w:rsidRDefault="0048636C" w:rsidP="0048636C">
            <w:pPr>
              <w:shd w:val="clear" w:color="auto" w:fill="FFFFFF" w:themeFill="background1"/>
              <w:spacing w:after="0"/>
              <w:ind w:left="0"/>
              <w:rPr>
                <w:rFonts w:ascii="Arial" w:hAnsi="Arial" w:cs="Arial"/>
                <w:sz w:val="24"/>
                <w:highlight w:val="yellow"/>
              </w:rPr>
            </w:pPr>
          </w:p>
        </w:tc>
      </w:tr>
    </w:tbl>
    <w:p w14:paraId="5056B52A" w14:textId="08B7E8A3" w:rsidR="00173BEE" w:rsidRPr="00463F58" w:rsidRDefault="00173BEE" w:rsidP="0048636C">
      <w:pPr>
        <w:shd w:val="clear" w:color="auto" w:fill="FFFFFF" w:themeFill="background1"/>
        <w:spacing w:after="0"/>
        <w:ind w:left="0"/>
        <w:rPr>
          <w:rFonts w:ascii="Arial" w:hAnsi="Arial" w:cs="Arial"/>
        </w:rPr>
      </w:pPr>
    </w:p>
    <w:p w14:paraId="126458F5" w14:textId="79694DCD" w:rsidR="00610771" w:rsidRPr="00463F58" w:rsidRDefault="00610771">
      <w:pPr>
        <w:spacing w:after="0"/>
        <w:ind w:left="0"/>
        <w:rPr>
          <w:rFonts w:ascii="Arial" w:hAnsi="Arial" w:cs="Arial"/>
        </w:rPr>
      </w:pPr>
    </w:p>
    <w:p w14:paraId="57DA9DD1" w14:textId="1FD9852F" w:rsidR="00610771" w:rsidRPr="00463F58" w:rsidRDefault="00610771">
      <w:pPr>
        <w:spacing w:after="0"/>
        <w:ind w:left="0"/>
        <w:rPr>
          <w:rFonts w:ascii="Arial" w:hAnsi="Arial" w:cs="Arial"/>
        </w:rPr>
      </w:pPr>
    </w:p>
    <w:p w14:paraId="76D71A7D" w14:textId="5659920A" w:rsidR="00610771" w:rsidRPr="00463F58" w:rsidRDefault="00610771">
      <w:pPr>
        <w:spacing w:after="0"/>
        <w:ind w:left="0"/>
        <w:rPr>
          <w:rFonts w:ascii="Arial" w:hAnsi="Arial" w:cs="Arial"/>
        </w:rPr>
      </w:pPr>
    </w:p>
    <w:p w14:paraId="62F86906" w14:textId="3F192CFB" w:rsidR="7A5E1E64" w:rsidRPr="00463F58" w:rsidRDefault="00CF5489" w:rsidP="7A5E1E64">
      <w:pPr>
        <w:spacing w:after="0"/>
        <w:ind w:left="0"/>
        <w:rPr>
          <w:rFonts w:ascii="Arial" w:hAnsi="Arial" w:cs="Arial"/>
          <w:b/>
          <w:bCs/>
        </w:rPr>
      </w:pPr>
      <w:r w:rsidRPr="00463F58">
        <w:rPr>
          <w:rFonts w:ascii="Arial" w:hAnsi="Arial" w:cs="Arial"/>
          <w:b/>
          <w:bCs/>
        </w:rPr>
        <w:t xml:space="preserve">Alle </w:t>
      </w:r>
      <w:proofErr w:type="gramStart"/>
      <w:r w:rsidR="00BB3B76" w:rsidRPr="00463F58">
        <w:rPr>
          <w:rFonts w:ascii="Arial" w:hAnsi="Arial" w:cs="Arial"/>
          <w:b/>
          <w:bCs/>
        </w:rPr>
        <w:t>B kriterier</w:t>
      </w:r>
      <w:proofErr w:type="gramEnd"/>
      <w:r w:rsidR="00BB3B76" w:rsidRPr="00463F58">
        <w:rPr>
          <w:rFonts w:ascii="Arial" w:hAnsi="Arial" w:cs="Arial"/>
          <w:b/>
          <w:bCs/>
        </w:rPr>
        <w:t xml:space="preserve"> vil bli vektet likt</w:t>
      </w:r>
      <w:r w:rsidR="00C03F93">
        <w:rPr>
          <w:rFonts w:ascii="Arial" w:hAnsi="Arial" w:cs="Arial"/>
          <w:b/>
          <w:bCs/>
        </w:rPr>
        <w:t xml:space="preserve"> i evalueringen Kvalitet</w:t>
      </w:r>
      <w:r w:rsidR="00BB3B76" w:rsidRPr="00463F58">
        <w:rPr>
          <w:rFonts w:ascii="Arial" w:hAnsi="Arial" w:cs="Arial"/>
          <w:b/>
          <w:bCs/>
        </w:rPr>
        <w:t>.</w:t>
      </w:r>
    </w:p>
    <w:p w14:paraId="0C6F1668" w14:textId="1CBB42D7" w:rsidR="00610771" w:rsidRPr="00463F58" w:rsidRDefault="00610771">
      <w:pPr>
        <w:spacing w:after="0"/>
        <w:ind w:left="0"/>
        <w:rPr>
          <w:rFonts w:ascii="Arial" w:hAnsi="Arial" w:cs="Arial"/>
        </w:rPr>
      </w:pPr>
    </w:p>
    <w:p w14:paraId="56FFE847" w14:textId="77777777" w:rsidR="00610771" w:rsidRPr="00463F58" w:rsidRDefault="00610771">
      <w:pPr>
        <w:spacing w:after="0"/>
        <w:ind w:left="0"/>
        <w:rPr>
          <w:rFonts w:ascii="Arial" w:hAnsi="Arial" w:cs="Arial"/>
        </w:rPr>
      </w:pPr>
    </w:p>
    <w:p w14:paraId="2970E0DB" w14:textId="30E6F9BF" w:rsidR="008F2B63" w:rsidRPr="00463F58" w:rsidRDefault="00002ED1" w:rsidP="00A158F1">
      <w:pPr>
        <w:pStyle w:val="Heading2"/>
        <w:numPr>
          <w:ilvl w:val="0"/>
          <w:numId w:val="0"/>
        </w:numPr>
        <w:rPr>
          <w:rFonts w:ascii="Arial" w:hAnsi="Arial" w:cs="Arial"/>
          <w:b w:val="0"/>
        </w:rPr>
      </w:pPr>
      <w:bookmarkStart w:id="3" w:name="_Ref54954918"/>
      <w:bookmarkStart w:id="4" w:name="_Ref54955035"/>
      <w:bookmarkStart w:id="5" w:name="_Toc115946503"/>
      <w:r w:rsidRPr="00463F58">
        <w:rPr>
          <w:rFonts w:ascii="Arial" w:hAnsi="Arial" w:cs="Arial"/>
          <w:b w:val="0"/>
        </w:rPr>
        <w:t>Bilag</w:t>
      </w:r>
      <w:r w:rsidR="008F2B63" w:rsidRPr="00463F58">
        <w:rPr>
          <w:rFonts w:ascii="Arial" w:hAnsi="Arial" w:cs="Arial"/>
          <w:b w:val="0"/>
        </w:rPr>
        <w:t xml:space="preserve"> 3: </w:t>
      </w:r>
      <w:r w:rsidRPr="00463F58">
        <w:rPr>
          <w:rFonts w:ascii="Arial" w:hAnsi="Arial" w:cs="Arial"/>
          <w:b w:val="0"/>
        </w:rPr>
        <w:t xml:space="preserve">Total pris og </w:t>
      </w:r>
      <w:bookmarkEnd w:id="3"/>
      <w:bookmarkEnd w:id="4"/>
      <w:bookmarkEnd w:id="5"/>
      <w:r w:rsidR="00BD795F" w:rsidRPr="00463F58">
        <w:rPr>
          <w:rFonts w:ascii="Arial" w:hAnsi="Arial" w:cs="Arial"/>
          <w:b w:val="0"/>
        </w:rPr>
        <w:t>administrative betingelser</w:t>
      </w:r>
    </w:p>
    <w:p w14:paraId="6A6EE7CE" w14:textId="77777777" w:rsidR="00173BEE" w:rsidRPr="00463F58" w:rsidRDefault="00173BEE" w:rsidP="00173BEE">
      <w:pPr>
        <w:ind w:left="0"/>
        <w:rPr>
          <w:rFonts w:ascii="Arial" w:hAnsi="Arial" w:cs="Arial"/>
        </w:rPr>
      </w:pPr>
    </w:p>
    <w:p w14:paraId="3BBFB728" w14:textId="25AD3411" w:rsidR="008F2B63" w:rsidRPr="00463F58" w:rsidRDefault="00002ED1" w:rsidP="00173BEE">
      <w:pPr>
        <w:ind w:left="0"/>
        <w:rPr>
          <w:rFonts w:ascii="Arial" w:hAnsi="Arial" w:cs="Arial"/>
          <w:sz w:val="22"/>
        </w:rPr>
      </w:pPr>
      <w:r w:rsidRPr="00463F58">
        <w:rPr>
          <w:rFonts w:ascii="Arial" w:hAnsi="Arial" w:cs="Arial"/>
          <w:sz w:val="22"/>
        </w:rPr>
        <w:t>Pris</w:t>
      </w:r>
    </w:p>
    <w:p w14:paraId="44E253E5" w14:textId="7486E225" w:rsidR="008F2B63" w:rsidRPr="00463F58" w:rsidRDefault="00002ED1" w:rsidP="00AB64ED">
      <w:pPr>
        <w:ind w:left="0"/>
        <w:rPr>
          <w:rFonts w:ascii="Arial" w:hAnsi="Arial" w:cs="Arial"/>
        </w:rPr>
      </w:pPr>
      <w:r w:rsidRPr="00463F58">
        <w:rPr>
          <w:rFonts w:ascii="Arial" w:hAnsi="Arial" w:cs="Arial"/>
        </w:rPr>
        <w:t>Alle priser skal oppgis i</w:t>
      </w:r>
      <w:r w:rsidR="007F6777" w:rsidRPr="00463F58">
        <w:rPr>
          <w:rFonts w:ascii="Arial" w:hAnsi="Arial" w:cs="Arial"/>
        </w:rPr>
        <w:t xml:space="preserve"> NOK i dette bilaget.</w:t>
      </w:r>
      <w:r w:rsidR="008F2B63" w:rsidRPr="00463F58">
        <w:rPr>
          <w:rFonts w:ascii="Arial" w:hAnsi="Arial" w:cs="Arial"/>
        </w:rPr>
        <w:t xml:space="preserve"> </w:t>
      </w:r>
    </w:p>
    <w:p w14:paraId="15E30AB4" w14:textId="7864D390" w:rsidR="008F2B63" w:rsidRPr="00463F58" w:rsidRDefault="00002ED1" w:rsidP="00AB64ED">
      <w:pPr>
        <w:ind w:left="0"/>
        <w:rPr>
          <w:rFonts w:ascii="Arial" w:hAnsi="Arial" w:cs="Arial"/>
        </w:rPr>
      </w:pPr>
      <w:r w:rsidRPr="00463F58">
        <w:rPr>
          <w:rFonts w:ascii="Arial" w:hAnsi="Arial" w:cs="Arial"/>
        </w:rPr>
        <w:t xml:space="preserve">Alle priser skal oppgis eks mva. Toll og andre skatter/avgifter skal være inkludert dersom </w:t>
      </w:r>
      <w:r w:rsidR="00610771" w:rsidRPr="00463F58">
        <w:rPr>
          <w:rFonts w:ascii="Arial" w:hAnsi="Arial" w:cs="Arial"/>
        </w:rPr>
        <w:t>ikke dette spesifikt er angitt i</w:t>
      </w:r>
      <w:r w:rsidRPr="00463F58">
        <w:rPr>
          <w:rFonts w:ascii="Arial" w:hAnsi="Arial" w:cs="Arial"/>
        </w:rPr>
        <w:t xml:space="preserve"> tilbudet.</w:t>
      </w:r>
    </w:p>
    <w:p w14:paraId="421E45E0" w14:textId="77777777" w:rsidR="008F2B63" w:rsidRPr="00463F58" w:rsidRDefault="008F2B63" w:rsidP="00AB64ED">
      <w:pPr>
        <w:ind w:left="0"/>
        <w:rPr>
          <w:rFonts w:ascii="Arial" w:hAnsi="Arial" w:cs="Arial"/>
        </w:rPr>
      </w:pPr>
    </w:p>
    <w:p w14:paraId="79724EFC" w14:textId="21E96365" w:rsidR="007F6777" w:rsidRPr="00463F58" w:rsidRDefault="00002ED1" w:rsidP="007F6777">
      <w:pPr>
        <w:ind w:left="0"/>
        <w:rPr>
          <w:rFonts w:ascii="Arial" w:hAnsi="Arial" w:cs="Arial"/>
          <w:sz w:val="22"/>
        </w:rPr>
      </w:pPr>
      <w:r w:rsidRPr="00463F58">
        <w:rPr>
          <w:rFonts w:ascii="Arial" w:hAnsi="Arial" w:cs="Arial"/>
          <w:sz w:val="22"/>
        </w:rPr>
        <w:t>Fakturering</w:t>
      </w:r>
      <w:r w:rsidR="007F6777" w:rsidRPr="00463F58">
        <w:rPr>
          <w:rFonts w:ascii="Arial" w:hAnsi="Arial" w:cs="Arial"/>
          <w:sz w:val="22"/>
        </w:rPr>
        <w:t xml:space="preserve"> </w:t>
      </w:r>
    </w:p>
    <w:p w14:paraId="314D0B84" w14:textId="77777777" w:rsidR="007F6777" w:rsidRPr="00463F58" w:rsidRDefault="007F6777" w:rsidP="007F6777">
      <w:pPr>
        <w:ind w:left="0"/>
        <w:rPr>
          <w:rFonts w:ascii="Arial" w:hAnsi="Arial" w:cs="Arial"/>
        </w:rPr>
      </w:pPr>
      <w:r w:rsidRPr="00463F58">
        <w:rPr>
          <w:rFonts w:ascii="Arial" w:hAnsi="Arial" w:cs="Arial"/>
        </w:rPr>
        <w:t xml:space="preserve">Leverandøren kan fakturere oppdragsgiver etter komplett leveranse og signert godkjenningsprotokoll. </w:t>
      </w:r>
    </w:p>
    <w:p w14:paraId="73BF8511" w14:textId="77777777" w:rsidR="007F6777" w:rsidRPr="00463F58" w:rsidRDefault="007F6777" w:rsidP="007F6777">
      <w:pPr>
        <w:ind w:left="0"/>
        <w:rPr>
          <w:rFonts w:ascii="Arial" w:hAnsi="Arial" w:cs="Arial"/>
        </w:rPr>
      </w:pPr>
      <w:r w:rsidRPr="00463F58">
        <w:rPr>
          <w:rFonts w:ascii="Arial" w:hAnsi="Arial" w:cs="Arial"/>
        </w:rPr>
        <w:t>NTNU benytter elektronisk fakturering. Vi ber derfor om at våre leverandører sender elektroniske fakturaer for å sikre en effektiv fakturabehandlingsprosess og unngå forsinkelser.</w:t>
      </w:r>
    </w:p>
    <w:p w14:paraId="06AC70E6" w14:textId="53104491" w:rsidR="7A5E1E64" w:rsidRPr="00463F58" w:rsidRDefault="00017EA6" w:rsidP="7A5E1E64">
      <w:pPr>
        <w:spacing w:beforeAutospacing="1" w:afterAutospacing="1" w:line="259" w:lineRule="auto"/>
        <w:ind w:left="0"/>
        <w:rPr>
          <w:rFonts w:ascii="Arial" w:hAnsi="Arial" w:cs="Arial"/>
          <w:sz w:val="24"/>
        </w:rPr>
      </w:pPr>
      <w:r w:rsidRPr="00463F58">
        <w:rPr>
          <w:rFonts w:ascii="Arial" w:hAnsi="Arial" w:cs="Arial"/>
        </w:rPr>
        <w:t>Nærmere om krav til elektronisk faktura og krav til faktura:</w:t>
      </w:r>
    </w:p>
    <w:p w14:paraId="4B9FFDAA" w14:textId="5AF2B5C9" w:rsidR="12D7FFD1" w:rsidRPr="00463F58" w:rsidRDefault="12D7FFD1" w:rsidP="7A5E1E64">
      <w:pPr>
        <w:spacing w:beforeAutospacing="1" w:afterAutospacing="1" w:line="259" w:lineRule="auto"/>
        <w:ind w:left="0"/>
        <w:rPr>
          <w:rFonts w:ascii="Arial" w:hAnsi="Arial" w:cs="Arial"/>
          <w:sz w:val="24"/>
        </w:rPr>
      </w:pPr>
      <w:hyperlink r:id="rId13">
        <w:r w:rsidRPr="00463F58">
          <w:rPr>
            <w:rStyle w:val="Hyperlink"/>
            <w:rFonts w:ascii="Arial" w:hAnsi="Arial" w:cs="Arial"/>
            <w:color w:val="auto"/>
            <w:sz w:val="24"/>
          </w:rPr>
          <w:t>https://www.ntnu.no/kontakt/faktura</w:t>
        </w:r>
      </w:hyperlink>
      <w:r w:rsidRPr="00463F58">
        <w:rPr>
          <w:rFonts w:ascii="Arial" w:hAnsi="Arial" w:cs="Arial"/>
          <w:sz w:val="24"/>
        </w:rPr>
        <w:t xml:space="preserve"> </w:t>
      </w:r>
    </w:p>
    <w:p w14:paraId="73C5B78B" w14:textId="77777777" w:rsidR="007F6777" w:rsidRPr="00463F58" w:rsidRDefault="007F6777" w:rsidP="00173BEE">
      <w:pPr>
        <w:ind w:left="0"/>
        <w:rPr>
          <w:rFonts w:ascii="Arial" w:hAnsi="Arial" w:cs="Arial"/>
          <w:sz w:val="22"/>
        </w:rPr>
      </w:pPr>
    </w:p>
    <w:p w14:paraId="1111AE83" w14:textId="77777777" w:rsidR="00EF143E" w:rsidRPr="00463F58" w:rsidRDefault="00EF143E" w:rsidP="00173BEE">
      <w:pPr>
        <w:ind w:left="0"/>
        <w:rPr>
          <w:rFonts w:ascii="Arial" w:hAnsi="Arial" w:cs="Arial"/>
          <w:sz w:val="22"/>
        </w:rPr>
      </w:pPr>
    </w:p>
    <w:p w14:paraId="0AC0A5F6" w14:textId="77777777" w:rsidR="00EF143E" w:rsidRPr="00463F58" w:rsidRDefault="00EF143E" w:rsidP="00173BEE">
      <w:pPr>
        <w:ind w:left="0"/>
        <w:rPr>
          <w:rFonts w:ascii="Arial" w:hAnsi="Arial" w:cs="Arial"/>
          <w:sz w:val="22"/>
        </w:rPr>
      </w:pPr>
    </w:p>
    <w:p w14:paraId="1D7E8EB2" w14:textId="77777777" w:rsidR="00EF143E" w:rsidRPr="00463F58" w:rsidRDefault="00EF143E" w:rsidP="00173BEE">
      <w:pPr>
        <w:ind w:left="0"/>
        <w:rPr>
          <w:rFonts w:ascii="Arial" w:hAnsi="Arial" w:cs="Arial"/>
          <w:sz w:val="22"/>
        </w:rPr>
      </w:pPr>
    </w:p>
    <w:p w14:paraId="5B6BC262" w14:textId="77777777" w:rsidR="00EF143E" w:rsidRPr="00463F58" w:rsidRDefault="00EF143E" w:rsidP="00173BEE">
      <w:pPr>
        <w:ind w:left="0"/>
        <w:rPr>
          <w:rFonts w:ascii="Arial" w:hAnsi="Arial" w:cs="Arial"/>
          <w:sz w:val="22"/>
        </w:rPr>
      </w:pPr>
    </w:p>
    <w:p w14:paraId="2282A719" w14:textId="77777777" w:rsidR="00EF143E" w:rsidRPr="00463F58" w:rsidRDefault="00EF143E" w:rsidP="00173BEE">
      <w:pPr>
        <w:ind w:left="0"/>
        <w:rPr>
          <w:rFonts w:ascii="Arial" w:hAnsi="Arial" w:cs="Arial"/>
          <w:sz w:val="22"/>
        </w:rPr>
      </w:pPr>
    </w:p>
    <w:p w14:paraId="0B57610D" w14:textId="77777777" w:rsidR="00EF143E" w:rsidRPr="00463F58" w:rsidRDefault="00EF143E" w:rsidP="00173BEE">
      <w:pPr>
        <w:ind w:left="0"/>
        <w:rPr>
          <w:rFonts w:ascii="Arial" w:hAnsi="Arial" w:cs="Arial"/>
          <w:sz w:val="22"/>
        </w:rPr>
      </w:pPr>
    </w:p>
    <w:p w14:paraId="7F974FC2" w14:textId="77777777" w:rsidR="00EF143E" w:rsidRPr="00463F58" w:rsidRDefault="00EF143E" w:rsidP="00173BEE">
      <w:pPr>
        <w:ind w:left="0"/>
        <w:rPr>
          <w:rFonts w:ascii="Arial" w:hAnsi="Arial" w:cs="Arial"/>
          <w:sz w:val="22"/>
        </w:rPr>
      </w:pPr>
    </w:p>
    <w:p w14:paraId="76AF5EBC" w14:textId="77777777" w:rsidR="00EF143E" w:rsidRPr="00463F58" w:rsidRDefault="00EF143E" w:rsidP="00173BEE">
      <w:pPr>
        <w:ind w:left="0"/>
        <w:rPr>
          <w:rFonts w:ascii="Arial" w:hAnsi="Arial" w:cs="Arial"/>
          <w:sz w:val="22"/>
        </w:rPr>
      </w:pPr>
    </w:p>
    <w:p w14:paraId="5DC5607D" w14:textId="77777777" w:rsidR="00EF143E" w:rsidRPr="00463F58" w:rsidRDefault="00EF143E" w:rsidP="00173BEE">
      <w:pPr>
        <w:ind w:left="0"/>
        <w:rPr>
          <w:rFonts w:ascii="Arial" w:hAnsi="Arial" w:cs="Arial"/>
          <w:sz w:val="22"/>
        </w:rPr>
      </w:pPr>
    </w:p>
    <w:p w14:paraId="1991FF21" w14:textId="33E50806" w:rsidR="008F2B63" w:rsidRPr="00463F58" w:rsidRDefault="00002ED1" w:rsidP="00AB64ED">
      <w:pPr>
        <w:ind w:left="0"/>
        <w:rPr>
          <w:rFonts w:ascii="Arial" w:hAnsi="Arial" w:cs="Arial"/>
          <w:sz w:val="22"/>
        </w:rPr>
      </w:pPr>
      <w:r w:rsidRPr="00463F58">
        <w:rPr>
          <w:rFonts w:ascii="Arial" w:hAnsi="Arial" w:cs="Arial"/>
          <w:sz w:val="22"/>
        </w:rPr>
        <w:t>Tabell</w:t>
      </w:r>
      <w:r w:rsidR="008F2B63" w:rsidRPr="00463F58">
        <w:rPr>
          <w:rFonts w:ascii="Arial" w:hAnsi="Arial" w:cs="Arial"/>
          <w:sz w:val="22"/>
        </w:rPr>
        <w:t xml:space="preserve"> 1: </w:t>
      </w:r>
      <w:r w:rsidRPr="00463F58">
        <w:rPr>
          <w:rFonts w:ascii="Arial" w:hAnsi="Arial" w:cs="Arial"/>
          <w:sz w:val="22"/>
        </w:rPr>
        <w:t>Priser</w:t>
      </w:r>
    </w:p>
    <w:p w14:paraId="10F54FCF" w14:textId="3A509F07" w:rsidR="008F2B63" w:rsidRPr="00463F58" w:rsidRDefault="00002ED1" w:rsidP="00AB64ED">
      <w:pPr>
        <w:ind w:left="0"/>
        <w:rPr>
          <w:rFonts w:ascii="Arial" w:hAnsi="Arial" w:cs="Arial"/>
        </w:rPr>
      </w:pPr>
      <w:r w:rsidRPr="00463F58">
        <w:rPr>
          <w:rFonts w:ascii="Arial" w:hAnsi="Arial" w:cs="Arial"/>
        </w:rPr>
        <w:t xml:space="preserve">Alle oppgitte priser for tilbudte produkt må inkludere all </w:t>
      </w:r>
      <w:proofErr w:type="gramStart"/>
      <w:r w:rsidR="004A6E40" w:rsidRPr="00463F58">
        <w:rPr>
          <w:rFonts w:ascii="Arial" w:hAnsi="Arial" w:cs="Arial"/>
        </w:rPr>
        <w:t>hardware</w:t>
      </w:r>
      <w:proofErr w:type="gramEnd"/>
      <w:r w:rsidR="004A6E40" w:rsidRPr="00463F58">
        <w:rPr>
          <w:rFonts w:ascii="Arial" w:hAnsi="Arial" w:cs="Arial"/>
        </w:rPr>
        <w:t xml:space="preserve"> </w:t>
      </w:r>
      <w:r w:rsidRPr="00463F58">
        <w:rPr>
          <w:rFonts w:ascii="Arial" w:hAnsi="Arial" w:cs="Arial"/>
        </w:rPr>
        <w:t>og</w:t>
      </w:r>
      <w:r w:rsidR="004A6E40" w:rsidRPr="00463F58">
        <w:rPr>
          <w:rFonts w:ascii="Arial" w:hAnsi="Arial" w:cs="Arial"/>
        </w:rPr>
        <w:t xml:space="preserve"> </w:t>
      </w:r>
      <w:proofErr w:type="gramStart"/>
      <w:r w:rsidR="004A6E40" w:rsidRPr="00463F58">
        <w:rPr>
          <w:rFonts w:ascii="Arial" w:hAnsi="Arial" w:cs="Arial"/>
        </w:rPr>
        <w:t>software</w:t>
      </w:r>
      <w:proofErr w:type="gramEnd"/>
      <w:r w:rsidR="004A6E40" w:rsidRPr="00463F58">
        <w:rPr>
          <w:rFonts w:ascii="Arial" w:hAnsi="Arial" w:cs="Arial"/>
        </w:rPr>
        <w:t>, installa</w:t>
      </w:r>
      <w:r w:rsidRPr="00463F58">
        <w:rPr>
          <w:rFonts w:ascii="Arial" w:hAnsi="Arial" w:cs="Arial"/>
        </w:rPr>
        <w:t>sj</w:t>
      </w:r>
      <w:r w:rsidR="004A6E40" w:rsidRPr="00463F58">
        <w:rPr>
          <w:rFonts w:ascii="Arial" w:hAnsi="Arial" w:cs="Arial"/>
        </w:rPr>
        <w:t xml:space="preserve">on, </w:t>
      </w:r>
      <w:r w:rsidRPr="00463F58">
        <w:rPr>
          <w:rFonts w:ascii="Arial" w:hAnsi="Arial" w:cs="Arial"/>
        </w:rPr>
        <w:t>forsikring</w:t>
      </w:r>
      <w:r w:rsidR="004A6E40" w:rsidRPr="00463F58">
        <w:rPr>
          <w:rFonts w:ascii="Arial" w:hAnsi="Arial" w:cs="Arial"/>
        </w:rPr>
        <w:t xml:space="preserve">, </w:t>
      </w:r>
      <w:r w:rsidRPr="00463F58">
        <w:rPr>
          <w:rFonts w:ascii="Arial" w:hAnsi="Arial" w:cs="Arial"/>
        </w:rPr>
        <w:t>pakking</w:t>
      </w:r>
      <w:r w:rsidR="004A6E40" w:rsidRPr="00463F58">
        <w:rPr>
          <w:rFonts w:ascii="Arial" w:hAnsi="Arial" w:cs="Arial"/>
        </w:rPr>
        <w:t xml:space="preserve">, </w:t>
      </w:r>
      <w:r w:rsidRPr="00463F58">
        <w:rPr>
          <w:rFonts w:ascii="Arial" w:hAnsi="Arial" w:cs="Arial"/>
        </w:rPr>
        <w:t>kostnader til transport og forsendelse</w:t>
      </w:r>
      <w:r w:rsidR="004A6E40" w:rsidRPr="00463F58">
        <w:rPr>
          <w:rFonts w:ascii="Arial" w:hAnsi="Arial" w:cs="Arial"/>
        </w:rPr>
        <w:t xml:space="preserve">, </w:t>
      </w:r>
      <w:r w:rsidRPr="00463F58">
        <w:rPr>
          <w:rFonts w:ascii="Arial" w:hAnsi="Arial" w:cs="Arial"/>
        </w:rPr>
        <w:t>eksklusive MVA</w:t>
      </w:r>
      <w:r w:rsidR="004A6E40" w:rsidRPr="00463F58">
        <w:rPr>
          <w:rFonts w:ascii="Arial" w:hAnsi="Arial" w:cs="Arial"/>
        </w:rPr>
        <w:t xml:space="preserve">. </w:t>
      </w:r>
      <w:r w:rsidR="007F6777" w:rsidRPr="00463F58">
        <w:rPr>
          <w:rFonts w:ascii="Arial" w:hAnsi="Arial" w:cs="Arial"/>
        </w:rPr>
        <w:t>Priser skal</w:t>
      </w:r>
      <w:r w:rsidRPr="00463F58">
        <w:rPr>
          <w:rFonts w:ascii="Arial" w:hAnsi="Arial" w:cs="Arial"/>
        </w:rPr>
        <w:t xml:space="preserve"> oppgis i NOK </w:t>
      </w:r>
      <w:r w:rsidR="004A6E40" w:rsidRPr="00463F58">
        <w:rPr>
          <w:rFonts w:ascii="Arial" w:hAnsi="Arial" w:cs="Arial"/>
        </w:rPr>
        <w:t>(</w:t>
      </w:r>
      <w:r w:rsidRPr="00463F58">
        <w:rPr>
          <w:rFonts w:ascii="Arial" w:hAnsi="Arial" w:cs="Arial"/>
        </w:rPr>
        <w:t>Norske</w:t>
      </w:r>
      <w:r w:rsidR="004A6E40" w:rsidRPr="00463F58">
        <w:rPr>
          <w:rFonts w:ascii="Arial" w:hAnsi="Arial" w:cs="Arial"/>
        </w:rPr>
        <w:t xml:space="preserve"> kroner).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5"/>
        <w:gridCol w:w="3927"/>
        <w:gridCol w:w="1110"/>
        <w:gridCol w:w="2859"/>
      </w:tblGrid>
      <w:tr w:rsidR="00F94763" w:rsidRPr="00463F58" w14:paraId="60AF0C01" w14:textId="77777777" w:rsidTr="1413C147">
        <w:tc>
          <w:tcPr>
            <w:tcW w:w="1455" w:type="dxa"/>
            <w:shd w:val="clear" w:color="auto" w:fill="0070C0"/>
            <w:vAlign w:val="center"/>
          </w:tcPr>
          <w:p w14:paraId="2E03823B" w14:textId="75103CDF" w:rsidR="008F2B63" w:rsidRPr="00463F58" w:rsidRDefault="00002ED1" w:rsidP="00173BEE">
            <w:pPr>
              <w:ind w:left="0"/>
              <w:rPr>
                <w:rFonts w:ascii="Arial" w:hAnsi="Arial" w:cs="Arial"/>
                <w:lang w:val="en-US"/>
              </w:rPr>
            </w:pPr>
            <w:proofErr w:type="spellStart"/>
            <w:r w:rsidRPr="00463F58">
              <w:rPr>
                <w:rFonts w:ascii="Arial" w:hAnsi="Arial" w:cs="Arial"/>
                <w:color w:val="FFFFFF" w:themeColor="background1"/>
                <w:lang w:val="en-US"/>
              </w:rPr>
              <w:t>Gjenstand</w:t>
            </w:r>
            <w:proofErr w:type="spellEnd"/>
          </w:p>
        </w:tc>
        <w:tc>
          <w:tcPr>
            <w:tcW w:w="3927" w:type="dxa"/>
            <w:shd w:val="clear" w:color="auto" w:fill="0070C0"/>
            <w:vAlign w:val="center"/>
          </w:tcPr>
          <w:p w14:paraId="57A7D697" w14:textId="2A81910B" w:rsidR="008F2B63" w:rsidRPr="00463F58" w:rsidRDefault="00002ED1" w:rsidP="00002ED1">
            <w:pPr>
              <w:ind w:left="0"/>
              <w:rPr>
                <w:rFonts w:ascii="Arial" w:hAnsi="Arial" w:cs="Arial"/>
                <w:lang w:val="en-US"/>
              </w:rPr>
            </w:pPr>
            <w:proofErr w:type="spellStart"/>
            <w:r w:rsidRPr="00463F58">
              <w:rPr>
                <w:rFonts w:ascii="Arial" w:hAnsi="Arial" w:cs="Arial"/>
                <w:color w:val="FFFFFF" w:themeColor="background1"/>
                <w:lang w:val="en-US"/>
              </w:rPr>
              <w:t>Spesifisert</w:t>
            </w:r>
            <w:proofErr w:type="spellEnd"/>
            <w:r w:rsidRPr="00463F58">
              <w:rPr>
                <w:rFonts w:ascii="Arial" w:hAnsi="Arial" w:cs="Arial"/>
                <w:color w:val="FFFFFF" w:themeColor="background1"/>
                <w:lang w:val="en-US"/>
              </w:rPr>
              <w:t xml:space="preserve"> </w:t>
            </w:r>
            <w:proofErr w:type="spellStart"/>
            <w:r w:rsidRPr="00463F58">
              <w:rPr>
                <w:rFonts w:ascii="Arial" w:hAnsi="Arial" w:cs="Arial"/>
                <w:color w:val="FFFFFF" w:themeColor="background1"/>
                <w:lang w:val="en-US"/>
              </w:rPr>
              <w:t>informasjon</w:t>
            </w:r>
            <w:proofErr w:type="spellEnd"/>
            <w:r w:rsidRPr="00463F58">
              <w:rPr>
                <w:rFonts w:ascii="Arial" w:hAnsi="Arial" w:cs="Arial"/>
                <w:color w:val="FFFFFF" w:themeColor="background1"/>
                <w:lang w:val="en-US"/>
              </w:rPr>
              <w:t xml:space="preserve"> om </w:t>
            </w:r>
            <w:proofErr w:type="spellStart"/>
            <w:r w:rsidRPr="00463F58">
              <w:rPr>
                <w:rFonts w:ascii="Arial" w:hAnsi="Arial" w:cs="Arial"/>
                <w:color w:val="FFFFFF" w:themeColor="background1"/>
                <w:lang w:val="en-US"/>
              </w:rPr>
              <w:t>gjenstand</w:t>
            </w:r>
            <w:proofErr w:type="spellEnd"/>
          </w:p>
        </w:tc>
        <w:tc>
          <w:tcPr>
            <w:tcW w:w="1110" w:type="dxa"/>
            <w:shd w:val="clear" w:color="auto" w:fill="0070C0"/>
            <w:vAlign w:val="center"/>
          </w:tcPr>
          <w:p w14:paraId="5CE051CB" w14:textId="53673112" w:rsidR="008F2B63" w:rsidRPr="00463F58" w:rsidRDefault="00002ED1" w:rsidP="00173BEE">
            <w:pPr>
              <w:ind w:left="0"/>
              <w:rPr>
                <w:rFonts w:ascii="Arial" w:hAnsi="Arial" w:cs="Arial"/>
                <w:lang w:val="en-US"/>
              </w:rPr>
            </w:pPr>
            <w:r w:rsidRPr="00463F58">
              <w:rPr>
                <w:rFonts w:ascii="Arial" w:hAnsi="Arial" w:cs="Arial"/>
                <w:color w:val="FFFFFF" w:themeColor="background1"/>
                <w:lang w:val="en-US"/>
              </w:rPr>
              <w:t>Pris</w:t>
            </w:r>
          </w:p>
        </w:tc>
        <w:tc>
          <w:tcPr>
            <w:tcW w:w="2859" w:type="dxa"/>
            <w:shd w:val="clear" w:color="auto" w:fill="0070C0"/>
            <w:vAlign w:val="center"/>
          </w:tcPr>
          <w:p w14:paraId="24AECB04" w14:textId="5E5940F4" w:rsidR="008F2B63" w:rsidRPr="00463F58" w:rsidRDefault="00D10639" w:rsidP="00173BEE">
            <w:pPr>
              <w:ind w:left="0"/>
              <w:rPr>
                <w:rFonts w:ascii="Arial" w:hAnsi="Arial" w:cs="Arial"/>
                <w:lang w:val="en-US"/>
              </w:rPr>
            </w:pPr>
            <w:proofErr w:type="spellStart"/>
            <w:r w:rsidRPr="00463F58">
              <w:rPr>
                <w:rFonts w:ascii="Arial" w:hAnsi="Arial" w:cs="Arial"/>
                <w:color w:val="FFFFFF" w:themeColor="background1"/>
                <w:lang w:val="en-US"/>
              </w:rPr>
              <w:t>Ko</w:t>
            </w:r>
            <w:r w:rsidR="00002ED1" w:rsidRPr="00463F58">
              <w:rPr>
                <w:rFonts w:ascii="Arial" w:hAnsi="Arial" w:cs="Arial"/>
                <w:color w:val="FFFFFF" w:themeColor="background1"/>
                <w:lang w:val="en-US"/>
              </w:rPr>
              <w:t>mmentarer</w:t>
            </w:r>
            <w:proofErr w:type="spellEnd"/>
          </w:p>
        </w:tc>
      </w:tr>
      <w:tr w:rsidR="00F94763" w:rsidRPr="00463F58" w14:paraId="39495EA3" w14:textId="77777777" w:rsidTr="1413C147">
        <w:tc>
          <w:tcPr>
            <w:tcW w:w="1455" w:type="dxa"/>
          </w:tcPr>
          <w:p w14:paraId="3E59EB31" w14:textId="0529AEC5" w:rsidR="008F2B63" w:rsidRPr="00463F58" w:rsidRDefault="00B169FB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  <w:r w:rsidRPr="00463F58">
              <w:rPr>
                <w:rFonts w:ascii="Arial" w:hAnsi="Arial" w:cs="Arial"/>
                <w:sz w:val="18"/>
                <w:szCs w:val="20"/>
              </w:rPr>
              <w:t>Komponenter</w:t>
            </w:r>
          </w:p>
        </w:tc>
        <w:tc>
          <w:tcPr>
            <w:tcW w:w="3927" w:type="dxa"/>
          </w:tcPr>
          <w:p w14:paraId="1AA09C68" w14:textId="4D923B46" w:rsidR="008F2B63" w:rsidRPr="00463F58" w:rsidRDefault="00B169FB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  <w:r w:rsidRPr="00463F58">
              <w:rPr>
                <w:rFonts w:ascii="Arial" w:hAnsi="Arial" w:cs="Arial"/>
                <w:sz w:val="18"/>
                <w:szCs w:val="20"/>
              </w:rPr>
              <w:t>Hver systemkomponent på egen linje</w:t>
            </w:r>
          </w:p>
        </w:tc>
        <w:tc>
          <w:tcPr>
            <w:tcW w:w="1110" w:type="dxa"/>
            <w:shd w:val="clear" w:color="auto" w:fill="E0E0E0"/>
          </w:tcPr>
          <w:p w14:paraId="1E9D00F3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2859" w:type="dxa"/>
          </w:tcPr>
          <w:p w14:paraId="083A227A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</w:tr>
      <w:tr w:rsidR="00F94763" w:rsidRPr="00463F58" w14:paraId="3D0D09D3" w14:textId="77777777" w:rsidTr="1413C147">
        <w:tc>
          <w:tcPr>
            <w:tcW w:w="1455" w:type="dxa"/>
          </w:tcPr>
          <w:p w14:paraId="4EC07585" w14:textId="0CADEA1A" w:rsidR="008F2B63" w:rsidRPr="00463F58" w:rsidRDefault="00B169FB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  <w:r w:rsidRPr="00463F58">
              <w:rPr>
                <w:rFonts w:ascii="Arial" w:hAnsi="Arial" w:cs="Arial"/>
                <w:sz w:val="18"/>
                <w:szCs w:val="20"/>
              </w:rPr>
              <w:t>Lisenser</w:t>
            </w:r>
          </w:p>
        </w:tc>
        <w:tc>
          <w:tcPr>
            <w:tcW w:w="3927" w:type="dxa"/>
          </w:tcPr>
          <w:p w14:paraId="48695525" w14:textId="51413E07" w:rsidR="008F2B63" w:rsidRPr="00463F58" w:rsidRDefault="00077320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  <w:r w:rsidRPr="00463F58">
              <w:rPr>
                <w:rFonts w:ascii="Arial" w:hAnsi="Arial" w:cs="Arial"/>
                <w:sz w:val="18"/>
                <w:szCs w:val="20"/>
              </w:rPr>
              <w:t>Egen linje pr lisens</w:t>
            </w:r>
          </w:p>
        </w:tc>
        <w:tc>
          <w:tcPr>
            <w:tcW w:w="1110" w:type="dxa"/>
            <w:shd w:val="clear" w:color="auto" w:fill="E0E0E0"/>
          </w:tcPr>
          <w:p w14:paraId="0BF44084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2859" w:type="dxa"/>
          </w:tcPr>
          <w:p w14:paraId="345BB3CA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</w:tr>
      <w:tr w:rsidR="00077320" w:rsidRPr="00463F58" w14:paraId="636E398C" w14:textId="77777777" w:rsidTr="1413C147">
        <w:tc>
          <w:tcPr>
            <w:tcW w:w="1455" w:type="dxa"/>
          </w:tcPr>
          <w:p w14:paraId="09555267" w14:textId="119CD7FC" w:rsidR="00077320" w:rsidRPr="00463F58" w:rsidRDefault="00077320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  <w:r w:rsidRPr="00463F58">
              <w:rPr>
                <w:rFonts w:ascii="Arial" w:hAnsi="Arial" w:cs="Arial"/>
                <w:sz w:val="18"/>
                <w:szCs w:val="20"/>
              </w:rPr>
              <w:t>Support</w:t>
            </w:r>
          </w:p>
        </w:tc>
        <w:tc>
          <w:tcPr>
            <w:tcW w:w="3927" w:type="dxa"/>
          </w:tcPr>
          <w:p w14:paraId="2946EEEB" w14:textId="0F9A3234" w:rsidR="00077320" w:rsidRPr="00463F58" w:rsidRDefault="00077320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  <w:r w:rsidRPr="00463F58">
              <w:rPr>
                <w:rFonts w:ascii="Arial" w:hAnsi="Arial" w:cs="Arial"/>
                <w:sz w:val="18"/>
                <w:szCs w:val="20"/>
              </w:rPr>
              <w:t>Pris og varighet, responstid</w:t>
            </w:r>
          </w:p>
        </w:tc>
        <w:tc>
          <w:tcPr>
            <w:tcW w:w="1110" w:type="dxa"/>
            <w:shd w:val="clear" w:color="auto" w:fill="E0E0E0"/>
          </w:tcPr>
          <w:p w14:paraId="21487B60" w14:textId="77777777" w:rsidR="00077320" w:rsidRPr="00463F58" w:rsidRDefault="00077320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2859" w:type="dxa"/>
          </w:tcPr>
          <w:p w14:paraId="74B1C8B8" w14:textId="77777777" w:rsidR="00077320" w:rsidRPr="00463F58" w:rsidRDefault="00077320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</w:tr>
      <w:tr w:rsidR="00F94763" w:rsidRPr="00463F58" w14:paraId="610E9945" w14:textId="77777777" w:rsidTr="1413C147">
        <w:tc>
          <w:tcPr>
            <w:tcW w:w="1455" w:type="dxa"/>
          </w:tcPr>
          <w:p w14:paraId="383EBB65" w14:textId="50674BC5" w:rsidR="008F2B63" w:rsidRPr="00463F58" w:rsidRDefault="76A41981" w:rsidP="1413C147">
            <w:pPr>
              <w:ind w:left="0"/>
              <w:rPr>
                <w:rFonts w:ascii="Arial" w:hAnsi="Arial" w:cs="Arial"/>
              </w:rPr>
            </w:pPr>
            <w:r w:rsidRPr="00463F58">
              <w:rPr>
                <w:rFonts w:ascii="Arial" w:eastAsia="Verdana" w:hAnsi="Arial" w:cs="Arial"/>
                <w:szCs w:val="20"/>
              </w:rPr>
              <w:t xml:space="preserve">*Montering, SAT </w:t>
            </w:r>
            <w:proofErr w:type="spellStart"/>
            <w:r w:rsidRPr="00463F58">
              <w:rPr>
                <w:rFonts w:ascii="Arial" w:eastAsia="Verdana" w:hAnsi="Arial" w:cs="Arial"/>
                <w:szCs w:val="20"/>
              </w:rPr>
              <w:t>etc</w:t>
            </w:r>
            <w:proofErr w:type="spellEnd"/>
          </w:p>
        </w:tc>
        <w:tc>
          <w:tcPr>
            <w:tcW w:w="3927" w:type="dxa"/>
          </w:tcPr>
          <w:p w14:paraId="59A7E011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  <w:p w14:paraId="184BC5DE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1110" w:type="dxa"/>
            <w:shd w:val="clear" w:color="auto" w:fill="E0E0E0"/>
          </w:tcPr>
          <w:p w14:paraId="2DF29963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2859" w:type="dxa"/>
          </w:tcPr>
          <w:p w14:paraId="4EF3263C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</w:tr>
      <w:tr w:rsidR="00F94763" w:rsidRPr="00463F58" w14:paraId="2A24CBAE" w14:textId="77777777" w:rsidTr="1413C147">
        <w:tc>
          <w:tcPr>
            <w:tcW w:w="1455" w:type="dxa"/>
          </w:tcPr>
          <w:p w14:paraId="081AE53B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3927" w:type="dxa"/>
          </w:tcPr>
          <w:p w14:paraId="0AD8B0E6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  <w:p w14:paraId="36071E54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1110" w:type="dxa"/>
            <w:shd w:val="clear" w:color="auto" w:fill="E0E0E0"/>
          </w:tcPr>
          <w:p w14:paraId="4A234DE3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2859" w:type="dxa"/>
          </w:tcPr>
          <w:p w14:paraId="476FE158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</w:tr>
      <w:tr w:rsidR="00F94763" w:rsidRPr="00463F58" w14:paraId="7513E36E" w14:textId="77777777" w:rsidTr="1413C147">
        <w:tc>
          <w:tcPr>
            <w:tcW w:w="1455" w:type="dxa"/>
          </w:tcPr>
          <w:p w14:paraId="60A69C77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3927" w:type="dxa"/>
          </w:tcPr>
          <w:p w14:paraId="72CD5B4B" w14:textId="15A410E6" w:rsidR="008F2B63" w:rsidRPr="00463F58" w:rsidRDefault="00002ED1" w:rsidP="00002ED1">
            <w:pPr>
              <w:ind w:left="0"/>
              <w:rPr>
                <w:rFonts w:ascii="Arial" w:hAnsi="Arial" w:cs="Arial"/>
                <w:sz w:val="18"/>
                <w:szCs w:val="18"/>
              </w:rPr>
            </w:pPr>
            <w:r w:rsidRPr="00463F58">
              <w:rPr>
                <w:rFonts w:ascii="Arial" w:hAnsi="Arial" w:cs="Arial"/>
                <w:sz w:val="18"/>
                <w:szCs w:val="18"/>
              </w:rPr>
              <w:t>Pris for pakking, transport, iht</w:t>
            </w:r>
            <w:r w:rsidR="00F92988" w:rsidRPr="00463F58">
              <w:rPr>
                <w:rFonts w:ascii="Arial" w:hAnsi="Arial" w:cs="Arial"/>
                <w:sz w:val="18"/>
                <w:szCs w:val="18"/>
              </w:rPr>
              <w:t>.</w:t>
            </w:r>
            <w:r w:rsidRPr="00463F5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463F58">
              <w:rPr>
                <w:rFonts w:ascii="Arial" w:hAnsi="Arial" w:cs="Arial"/>
                <w:sz w:val="18"/>
                <w:szCs w:val="18"/>
              </w:rPr>
              <w:t>Incoterms</w:t>
            </w:r>
            <w:proofErr w:type="spellEnd"/>
            <w:r w:rsidRPr="00463F5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272811" w:rsidRPr="00463F58">
              <w:rPr>
                <w:rFonts w:ascii="Arial" w:hAnsi="Arial" w:cs="Arial"/>
                <w:sz w:val="18"/>
                <w:szCs w:val="18"/>
              </w:rPr>
              <w:t>20</w:t>
            </w:r>
            <w:r w:rsidR="00F92988" w:rsidRPr="00463F58">
              <w:rPr>
                <w:rFonts w:ascii="Arial" w:hAnsi="Arial" w:cs="Arial"/>
                <w:sz w:val="18"/>
                <w:szCs w:val="18"/>
              </w:rPr>
              <w:t>20</w:t>
            </w:r>
            <w:r w:rsidR="00272811" w:rsidRPr="00463F5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1A17D5" w:rsidRPr="00463F58">
              <w:rPr>
                <w:rFonts w:ascii="Arial" w:hAnsi="Arial" w:cs="Arial"/>
                <w:sz w:val="18"/>
                <w:szCs w:val="18"/>
              </w:rPr>
              <w:t>DDP</w:t>
            </w:r>
            <w:r w:rsidR="00C831D3" w:rsidRPr="00463F58"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Pr="00463F58">
              <w:rPr>
                <w:rFonts w:ascii="Arial" w:hAnsi="Arial" w:cs="Arial"/>
                <w:sz w:val="18"/>
                <w:szCs w:val="18"/>
              </w:rPr>
              <w:t>levert</w:t>
            </w:r>
            <w:r w:rsidR="008F2B63" w:rsidRPr="00463F5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63F58">
              <w:rPr>
                <w:rFonts w:ascii="Arial" w:hAnsi="Arial" w:cs="Arial"/>
                <w:sz w:val="18"/>
                <w:szCs w:val="18"/>
              </w:rPr>
              <w:t>på</w:t>
            </w:r>
            <w:r w:rsidR="008F2B63" w:rsidRPr="00463F5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42FE7" w:rsidRPr="00463F58">
              <w:rPr>
                <w:rFonts w:ascii="Arial" w:hAnsi="Arial" w:cs="Arial"/>
                <w:sz w:val="18"/>
                <w:szCs w:val="18"/>
              </w:rPr>
              <w:t>NTNUs</w:t>
            </w:r>
            <w:r w:rsidR="007F6777" w:rsidRPr="00463F58">
              <w:rPr>
                <w:rFonts w:ascii="Arial" w:hAnsi="Arial" w:cs="Arial"/>
                <w:sz w:val="18"/>
                <w:szCs w:val="18"/>
              </w:rPr>
              <w:t xml:space="preserve"> a</w:t>
            </w:r>
            <w:r w:rsidR="008F2B63" w:rsidRPr="00463F58">
              <w:rPr>
                <w:rFonts w:ascii="Arial" w:hAnsi="Arial" w:cs="Arial"/>
                <w:sz w:val="18"/>
                <w:szCs w:val="18"/>
              </w:rPr>
              <w:t>d</w:t>
            </w:r>
            <w:r w:rsidR="00F65C29" w:rsidRPr="00463F58">
              <w:rPr>
                <w:rFonts w:ascii="Arial" w:hAnsi="Arial" w:cs="Arial"/>
                <w:sz w:val="18"/>
                <w:szCs w:val="18"/>
              </w:rPr>
              <w:t xml:space="preserve">resser i </w:t>
            </w:r>
            <w:r w:rsidRPr="00463F58">
              <w:rPr>
                <w:rFonts w:ascii="Arial" w:hAnsi="Arial" w:cs="Arial"/>
                <w:sz w:val="18"/>
                <w:szCs w:val="18"/>
              </w:rPr>
              <w:t>Norge</w:t>
            </w:r>
            <w:r w:rsidR="34DA3609" w:rsidRPr="00463F58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1110" w:type="dxa"/>
            <w:shd w:val="clear" w:color="auto" w:fill="E0E0E0"/>
          </w:tcPr>
          <w:p w14:paraId="4B3432D3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2859" w:type="dxa"/>
          </w:tcPr>
          <w:p w14:paraId="2C8E95C1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</w:tr>
      <w:tr w:rsidR="00F94763" w:rsidRPr="00463F58" w14:paraId="04C1FC80" w14:textId="77777777" w:rsidTr="1413C147">
        <w:tc>
          <w:tcPr>
            <w:tcW w:w="1455" w:type="dxa"/>
          </w:tcPr>
          <w:p w14:paraId="1708D665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3927" w:type="dxa"/>
          </w:tcPr>
          <w:p w14:paraId="491595AA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1110" w:type="dxa"/>
            <w:shd w:val="clear" w:color="auto" w:fill="E0E0E0"/>
          </w:tcPr>
          <w:p w14:paraId="5C1B84B4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2859" w:type="dxa"/>
          </w:tcPr>
          <w:p w14:paraId="26BEE773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</w:tr>
      <w:tr w:rsidR="00F94763" w:rsidRPr="00463F58" w14:paraId="38D62F6D" w14:textId="77777777" w:rsidTr="1413C147">
        <w:tc>
          <w:tcPr>
            <w:tcW w:w="1455" w:type="dxa"/>
          </w:tcPr>
          <w:p w14:paraId="2100662F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</w:rPr>
            </w:pPr>
          </w:p>
        </w:tc>
        <w:tc>
          <w:tcPr>
            <w:tcW w:w="3927" w:type="dxa"/>
          </w:tcPr>
          <w:p w14:paraId="275CEEF2" w14:textId="283CBD4B" w:rsidR="008F2B63" w:rsidRPr="00463F58" w:rsidRDefault="008F2B63" w:rsidP="00002ED1">
            <w:pPr>
              <w:ind w:left="0"/>
              <w:rPr>
                <w:rFonts w:ascii="Arial" w:hAnsi="Arial" w:cs="Arial"/>
                <w:sz w:val="18"/>
                <w:szCs w:val="20"/>
                <w:lang w:val="en-US"/>
              </w:rPr>
            </w:pPr>
            <w:r w:rsidRPr="00463F58">
              <w:rPr>
                <w:rFonts w:ascii="Arial" w:hAnsi="Arial" w:cs="Arial"/>
                <w:sz w:val="18"/>
                <w:szCs w:val="20"/>
                <w:lang w:val="en-US"/>
              </w:rPr>
              <w:t xml:space="preserve">Total </w:t>
            </w:r>
            <w:r w:rsidR="00002ED1" w:rsidRPr="00463F58">
              <w:rPr>
                <w:rFonts w:ascii="Arial" w:hAnsi="Arial" w:cs="Arial"/>
                <w:sz w:val="18"/>
                <w:szCs w:val="20"/>
                <w:lang w:val="en-US"/>
              </w:rPr>
              <w:t xml:space="preserve">pris </w:t>
            </w:r>
            <w:proofErr w:type="spellStart"/>
            <w:r w:rsidR="00002ED1" w:rsidRPr="00463F58">
              <w:rPr>
                <w:rFonts w:ascii="Arial" w:hAnsi="Arial" w:cs="Arial"/>
                <w:sz w:val="18"/>
                <w:szCs w:val="20"/>
                <w:lang w:val="en-US"/>
              </w:rPr>
              <w:t>eks</w:t>
            </w:r>
            <w:proofErr w:type="spellEnd"/>
            <w:r w:rsidR="00002ED1" w:rsidRPr="00463F58">
              <w:rPr>
                <w:rFonts w:ascii="Arial" w:hAnsi="Arial" w:cs="Arial"/>
                <w:sz w:val="18"/>
                <w:szCs w:val="20"/>
                <w:lang w:val="en-US"/>
              </w:rPr>
              <w:t xml:space="preserve"> MVA</w:t>
            </w:r>
          </w:p>
        </w:tc>
        <w:tc>
          <w:tcPr>
            <w:tcW w:w="1110" w:type="dxa"/>
            <w:shd w:val="clear" w:color="auto" w:fill="E0E0E0"/>
          </w:tcPr>
          <w:p w14:paraId="33477389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  <w:lang w:val="en-US"/>
              </w:rPr>
            </w:pPr>
          </w:p>
        </w:tc>
        <w:tc>
          <w:tcPr>
            <w:tcW w:w="2859" w:type="dxa"/>
          </w:tcPr>
          <w:p w14:paraId="57281C65" w14:textId="77777777" w:rsidR="008F2B63" w:rsidRPr="00463F58" w:rsidRDefault="008F2B63" w:rsidP="00AB64ED">
            <w:pPr>
              <w:ind w:left="0"/>
              <w:rPr>
                <w:rFonts w:ascii="Arial" w:hAnsi="Arial" w:cs="Arial"/>
                <w:sz w:val="18"/>
                <w:szCs w:val="20"/>
                <w:lang w:val="en-US"/>
              </w:rPr>
            </w:pPr>
          </w:p>
        </w:tc>
      </w:tr>
      <w:tr w:rsidR="00F94763" w:rsidRPr="00463F58" w14:paraId="06DDABA7" w14:textId="77777777" w:rsidTr="1413C147">
        <w:tc>
          <w:tcPr>
            <w:tcW w:w="1455" w:type="dxa"/>
          </w:tcPr>
          <w:p w14:paraId="2C33BA92" w14:textId="7AE67AA0" w:rsidR="1413C147" w:rsidRPr="00463F58" w:rsidRDefault="1413C147" w:rsidP="1413C14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927" w:type="dxa"/>
          </w:tcPr>
          <w:p w14:paraId="45E835F6" w14:textId="4193D198" w:rsidR="4191F959" w:rsidRPr="00463F58" w:rsidRDefault="4191F959" w:rsidP="1413C147">
            <w:pPr>
              <w:ind w:left="0"/>
              <w:jc w:val="both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463F58">
              <w:rPr>
                <w:rFonts w:ascii="Arial" w:hAnsi="Arial" w:cs="Arial"/>
                <w:sz w:val="18"/>
                <w:szCs w:val="18"/>
                <w:lang w:val="en-US"/>
              </w:rPr>
              <w:t>Valuta</w:t>
            </w:r>
          </w:p>
        </w:tc>
        <w:tc>
          <w:tcPr>
            <w:tcW w:w="1110" w:type="dxa"/>
            <w:shd w:val="clear" w:color="auto" w:fill="E0E0E0"/>
          </w:tcPr>
          <w:p w14:paraId="433DD603" w14:textId="1192E40F" w:rsidR="4191F959" w:rsidRPr="00463F58" w:rsidRDefault="4191F959" w:rsidP="1413C147">
            <w:pPr>
              <w:ind w:left="0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463F58">
              <w:rPr>
                <w:rFonts w:ascii="Arial" w:hAnsi="Arial" w:cs="Arial"/>
                <w:sz w:val="18"/>
                <w:szCs w:val="18"/>
                <w:lang w:val="en-US"/>
              </w:rPr>
              <w:t>NOK</w:t>
            </w:r>
          </w:p>
        </w:tc>
        <w:tc>
          <w:tcPr>
            <w:tcW w:w="2859" w:type="dxa"/>
          </w:tcPr>
          <w:p w14:paraId="7E3A72F8" w14:textId="3F7597E4" w:rsidR="1413C147" w:rsidRPr="00463F58" w:rsidRDefault="1413C147" w:rsidP="1413C147">
            <w:pPr>
              <w:rPr>
                <w:rFonts w:ascii="Arial" w:hAnsi="Arial" w:cs="Arial"/>
                <w:sz w:val="18"/>
                <w:szCs w:val="18"/>
                <w:lang w:val="en-US"/>
              </w:rPr>
            </w:pPr>
          </w:p>
        </w:tc>
      </w:tr>
    </w:tbl>
    <w:p w14:paraId="6D46A01B" w14:textId="77777777" w:rsidR="007B3030" w:rsidRPr="00463F58" w:rsidRDefault="007B3030" w:rsidP="007B3030">
      <w:pPr>
        <w:ind w:left="0"/>
        <w:rPr>
          <w:rFonts w:ascii="Arial" w:eastAsia="MS Gothic" w:hAnsi="Arial" w:cs="Arial"/>
          <w:szCs w:val="20"/>
        </w:rPr>
      </w:pPr>
      <w:r w:rsidRPr="00463F58">
        <w:rPr>
          <w:rFonts w:ascii="Arial" w:eastAsia="MS Gothic" w:hAnsi="Arial" w:cs="Arial"/>
        </w:rPr>
        <w:t xml:space="preserve">Dersom tilbudet ikke leveres i valuta NOK (Norske kroner), presiserer Oppdragsgiver at vi vil konvertere tilbudte valuta i henhold til kurs raten på dato for tilbudsfristen. Oppdragsgiver vil benytte Norske bank sine valutakurser </w:t>
      </w:r>
      <w:r w:rsidRPr="00463F58">
        <w:rPr>
          <w:rFonts w:ascii="Arial" w:hAnsi="Arial" w:cs="Arial"/>
        </w:rPr>
        <w:t>(</w:t>
      </w:r>
      <w:hyperlink r:id="rId14">
        <w:r w:rsidRPr="00463F58">
          <w:rPr>
            <w:rStyle w:val="Hyperlink"/>
            <w:rFonts w:ascii="Arial" w:hAnsi="Arial" w:cs="Arial"/>
          </w:rPr>
          <w:t>http://www.norges-bank.no/Statistikk/Valutakurser/</w:t>
        </w:r>
      </w:hyperlink>
      <w:r w:rsidRPr="00463F58">
        <w:rPr>
          <w:rFonts w:ascii="Arial" w:hAnsi="Arial" w:cs="Arial"/>
        </w:rPr>
        <w:t>) på dato for tilbudsfristen.</w:t>
      </w:r>
    </w:p>
    <w:p w14:paraId="3DA4DD73" w14:textId="67EFCA8E" w:rsidR="1413C147" w:rsidRPr="00463F58" w:rsidRDefault="1413C147" w:rsidP="1413C147">
      <w:pPr>
        <w:ind w:left="0"/>
        <w:rPr>
          <w:rFonts w:ascii="Arial" w:hAnsi="Arial" w:cs="Arial"/>
        </w:rPr>
      </w:pPr>
    </w:p>
    <w:p w14:paraId="1EDD72C8" w14:textId="30A1F3BF" w:rsidR="18A979B3" w:rsidRPr="00463F58" w:rsidRDefault="18A979B3">
      <w:pPr>
        <w:rPr>
          <w:rFonts w:ascii="Arial" w:hAnsi="Arial" w:cs="Arial"/>
        </w:rPr>
      </w:pPr>
      <w:r w:rsidRPr="00463F58">
        <w:rPr>
          <w:rFonts w:ascii="Arial" w:eastAsia="Verdana" w:hAnsi="Arial" w:cs="Arial"/>
          <w:color w:val="FF0000"/>
          <w:sz w:val="16"/>
          <w:szCs w:val="16"/>
        </w:rPr>
        <w:t xml:space="preserve">*For utenlandske leverandører må montering </w:t>
      </w:r>
      <w:proofErr w:type="spellStart"/>
      <w:r w:rsidRPr="00463F58">
        <w:rPr>
          <w:rFonts w:ascii="Arial" w:eastAsia="Verdana" w:hAnsi="Arial" w:cs="Arial"/>
          <w:color w:val="FF0000"/>
          <w:sz w:val="16"/>
          <w:szCs w:val="16"/>
        </w:rPr>
        <w:t>etc</w:t>
      </w:r>
      <w:proofErr w:type="spellEnd"/>
      <w:r w:rsidRPr="00463F58">
        <w:rPr>
          <w:rFonts w:ascii="Arial" w:eastAsia="Verdana" w:hAnsi="Arial" w:cs="Arial"/>
          <w:color w:val="FF0000"/>
          <w:sz w:val="16"/>
          <w:szCs w:val="16"/>
        </w:rPr>
        <w:t xml:space="preserve"> og evt. service/vedlikehold på stedet spesifiseres i egen prislinje. Alt arbeid utført i Norge av utenlandske arbeidstakere skal registreres i oppdrags- og arbeidsregisteret (OAR)via </w:t>
      </w:r>
      <w:proofErr w:type="spellStart"/>
      <w:r w:rsidRPr="00463F58">
        <w:rPr>
          <w:rFonts w:ascii="Arial" w:eastAsia="Verdana" w:hAnsi="Arial" w:cs="Arial"/>
          <w:color w:val="FF0000"/>
          <w:sz w:val="16"/>
          <w:szCs w:val="16"/>
        </w:rPr>
        <w:t>Altinn</w:t>
      </w:r>
      <w:proofErr w:type="spellEnd"/>
      <w:r w:rsidRPr="00463F58">
        <w:rPr>
          <w:rFonts w:ascii="Arial" w:eastAsia="Verdana" w:hAnsi="Arial" w:cs="Arial"/>
          <w:color w:val="FF0000"/>
          <w:sz w:val="16"/>
          <w:szCs w:val="16"/>
        </w:rPr>
        <w:t xml:space="preserve"> når dette overstiger NOK </w:t>
      </w:r>
      <w:r w:rsidR="00EF143E" w:rsidRPr="00463F58">
        <w:rPr>
          <w:rFonts w:ascii="Arial" w:eastAsia="Verdana" w:hAnsi="Arial" w:cs="Arial"/>
          <w:color w:val="FF0000"/>
          <w:sz w:val="16"/>
          <w:szCs w:val="16"/>
        </w:rPr>
        <w:t>20.000, -</w:t>
      </w:r>
    </w:p>
    <w:p w14:paraId="4EF1A8A5" w14:textId="3DB16320" w:rsidR="1413C147" w:rsidRPr="00463F58" w:rsidRDefault="1413C147" w:rsidP="1413C147">
      <w:pPr>
        <w:ind w:left="0"/>
        <w:rPr>
          <w:rFonts w:ascii="Arial" w:hAnsi="Arial" w:cs="Arial"/>
        </w:rPr>
      </w:pPr>
    </w:p>
    <w:p w14:paraId="2A0CEF8F" w14:textId="1858336A" w:rsidR="1413C147" w:rsidRPr="00463F58" w:rsidRDefault="1413C147" w:rsidP="1413C147">
      <w:pPr>
        <w:ind w:left="0"/>
        <w:rPr>
          <w:rFonts w:ascii="Arial" w:hAnsi="Arial" w:cs="Arial"/>
        </w:rPr>
      </w:pPr>
    </w:p>
    <w:p w14:paraId="77188031" w14:textId="2E58B53B" w:rsidR="008F2B63" w:rsidRPr="00463F58" w:rsidRDefault="007F6777" w:rsidP="00AB64ED">
      <w:pPr>
        <w:ind w:left="0"/>
        <w:rPr>
          <w:rStyle w:val="TegnTegn12"/>
          <w:sz w:val="20"/>
          <w:szCs w:val="20"/>
        </w:rPr>
      </w:pPr>
      <w:r w:rsidRPr="00463F58">
        <w:rPr>
          <w:rStyle w:val="TegnTegn12"/>
          <w:sz w:val="20"/>
          <w:szCs w:val="20"/>
        </w:rPr>
        <w:t>Betalingsbetingelser</w:t>
      </w:r>
    </w:p>
    <w:p w14:paraId="294BB5A8" w14:textId="1206BA4A" w:rsidR="00526171" w:rsidRPr="00463F58" w:rsidRDefault="00526171" w:rsidP="00AB64ED">
      <w:pPr>
        <w:ind w:left="0"/>
        <w:rPr>
          <w:rFonts w:ascii="Arial" w:hAnsi="Arial" w:cs="Arial"/>
          <w:b/>
          <w:bCs/>
          <w:sz w:val="18"/>
        </w:rPr>
      </w:pPr>
      <w:r w:rsidRPr="00463F58">
        <w:rPr>
          <w:rFonts w:ascii="Arial" w:hAnsi="Arial" w:cs="Arial"/>
          <w:b/>
          <w:bCs/>
          <w:sz w:val="18"/>
        </w:rPr>
        <w:t>Netto per 30 dager etter leveranse og signert godkjenningsprotokoll</w:t>
      </w:r>
    </w:p>
    <w:p w14:paraId="27255A6A" w14:textId="5F0A4A74" w:rsidR="003415F3" w:rsidRPr="00463F58" w:rsidRDefault="003415F3" w:rsidP="00AB64ED">
      <w:pPr>
        <w:ind w:left="0"/>
        <w:rPr>
          <w:rFonts w:ascii="Arial" w:hAnsi="Arial" w:cs="Arial"/>
          <w:b/>
          <w:bCs/>
          <w:sz w:val="18"/>
        </w:rPr>
      </w:pPr>
    </w:p>
    <w:p w14:paraId="12B50512" w14:textId="01C48AE6" w:rsidR="003415F3" w:rsidRPr="00463F58" w:rsidRDefault="00BD795F" w:rsidP="44FF97DE">
      <w:pPr>
        <w:ind w:left="0"/>
        <w:rPr>
          <w:rFonts w:ascii="Arial" w:hAnsi="Arial" w:cs="Arial"/>
          <w:b/>
          <w:bCs/>
          <w:sz w:val="22"/>
          <w:szCs w:val="22"/>
        </w:rPr>
      </w:pPr>
      <w:r w:rsidRPr="00463F58">
        <w:rPr>
          <w:rFonts w:ascii="Arial" w:hAnsi="Arial" w:cs="Arial"/>
          <w:b/>
          <w:bCs/>
          <w:sz w:val="22"/>
          <w:szCs w:val="22"/>
        </w:rPr>
        <w:t>Tabell 2: Leveringstid og leveringsadresse:</w:t>
      </w:r>
    </w:p>
    <w:p w14:paraId="5A942E64" w14:textId="77777777" w:rsidR="00BD795F" w:rsidRPr="00463F58" w:rsidRDefault="00BD795F" w:rsidP="00AB64ED">
      <w:pPr>
        <w:ind w:left="0"/>
        <w:rPr>
          <w:rFonts w:ascii="Arial" w:hAnsi="Arial" w:cs="Arial"/>
          <w:b/>
          <w:bCs/>
          <w:sz w:val="18"/>
        </w:rPr>
      </w:pPr>
    </w:p>
    <w:tbl>
      <w:tblPr>
        <w:tblW w:w="5189" w:type="pct"/>
        <w:tblInd w:w="-5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0A0" w:firstRow="1" w:lastRow="0" w:firstColumn="1" w:lastColumn="0" w:noHBand="0" w:noVBand="0"/>
      </w:tblPr>
      <w:tblGrid>
        <w:gridCol w:w="2410"/>
        <w:gridCol w:w="6947"/>
      </w:tblGrid>
      <w:tr w:rsidR="00BD795F" w:rsidRPr="00463F58" w14:paraId="1B407B7B" w14:textId="77777777" w:rsidTr="00276671">
        <w:trPr>
          <w:trHeight w:val="70"/>
        </w:trPr>
        <w:tc>
          <w:tcPr>
            <w:tcW w:w="1288" w:type="pct"/>
          </w:tcPr>
          <w:p w14:paraId="4590354B" w14:textId="0A03AA48" w:rsidR="00BD795F" w:rsidRPr="00276671" w:rsidRDefault="00BD795F" w:rsidP="1413C147">
            <w:pPr>
              <w:spacing w:after="0"/>
              <w:ind w:left="0"/>
              <w:rPr>
                <w:rFonts w:ascii="Arial" w:hAnsi="Arial" w:cs="Arial"/>
                <w:b/>
                <w:bCs/>
                <w:sz w:val="22"/>
                <w:szCs w:val="22"/>
                <w:lang w:val="en-US"/>
              </w:rPr>
            </w:pPr>
            <w:proofErr w:type="spellStart"/>
            <w:r w:rsidRPr="00276671">
              <w:rPr>
                <w:rFonts w:ascii="Arial" w:hAnsi="Arial" w:cs="Arial"/>
                <w:b/>
                <w:bCs/>
                <w:sz w:val="22"/>
                <w:szCs w:val="22"/>
                <w:lang w:val="en-US"/>
              </w:rPr>
              <w:t>Leveringstid</w:t>
            </w:r>
            <w:proofErr w:type="spellEnd"/>
            <w:r w:rsidRPr="00276671">
              <w:rPr>
                <w:rFonts w:ascii="Arial" w:hAnsi="Arial" w:cs="Arial"/>
                <w:b/>
                <w:bCs/>
                <w:sz w:val="22"/>
                <w:szCs w:val="22"/>
                <w:lang w:val="en-US"/>
              </w:rPr>
              <w:t>:</w:t>
            </w:r>
          </w:p>
        </w:tc>
        <w:tc>
          <w:tcPr>
            <w:tcW w:w="3712" w:type="pct"/>
          </w:tcPr>
          <w:p w14:paraId="24562F88" w14:textId="77777777" w:rsidR="00BD795F" w:rsidRPr="00463F58" w:rsidRDefault="00BD795F">
            <w:pPr>
              <w:spacing w:after="0"/>
              <w:ind w:left="0"/>
              <w:rPr>
                <w:rFonts w:ascii="Arial" w:hAnsi="Arial" w:cs="Arial"/>
                <w:sz w:val="24"/>
                <w:lang w:val="en-US"/>
              </w:rPr>
            </w:pPr>
          </w:p>
        </w:tc>
      </w:tr>
      <w:tr w:rsidR="00BD795F" w:rsidRPr="00463F58" w14:paraId="7AE19BDE" w14:textId="77777777" w:rsidTr="00276671">
        <w:trPr>
          <w:trHeight w:val="70"/>
        </w:trPr>
        <w:tc>
          <w:tcPr>
            <w:tcW w:w="1288" w:type="pct"/>
          </w:tcPr>
          <w:p w14:paraId="49C5A856" w14:textId="2BF23126" w:rsidR="00BD795F" w:rsidRPr="00276671" w:rsidRDefault="059C4109" w:rsidP="1413C147">
            <w:pPr>
              <w:spacing w:after="0"/>
              <w:ind w:left="0"/>
              <w:rPr>
                <w:rFonts w:ascii="Arial" w:hAnsi="Arial" w:cs="Arial"/>
                <w:b/>
                <w:bCs/>
                <w:sz w:val="22"/>
                <w:szCs w:val="22"/>
                <w:lang w:val="en-US"/>
              </w:rPr>
            </w:pPr>
            <w:proofErr w:type="spellStart"/>
            <w:r w:rsidRPr="00276671">
              <w:rPr>
                <w:rFonts w:ascii="Arial" w:hAnsi="Arial" w:cs="Arial"/>
                <w:b/>
                <w:bCs/>
                <w:sz w:val="22"/>
                <w:szCs w:val="22"/>
                <w:lang w:val="en-US"/>
              </w:rPr>
              <w:t>Leveringsadresse</w:t>
            </w:r>
            <w:proofErr w:type="spellEnd"/>
            <w:r w:rsidR="00276671">
              <w:rPr>
                <w:rFonts w:ascii="Arial" w:hAnsi="Arial" w:cs="Arial"/>
                <w:b/>
                <w:bCs/>
                <w:sz w:val="22"/>
                <w:szCs w:val="22"/>
                <w:lang w:val="en-US"/>
              </w:rPr>
              <w:t>:</w:t>
            </w:r>
          </w:p>
        </w:tc>
        <w:tc>
          <w:tcPr>
            <w:tcW w:w="3712" w:type="pct"/>
          </w:tcPr>
          <w:p w14:paraId="769F4913" w14:textId="3F6F16A0" w:rsidR="00BD795F" w:rsidRPr="00DD7218" w:rsidRDefault="00DD7218" w:rsidP="1413C147">
            <w:pPr>
              <w:spacing w:after="0"/>
              <w:ind w:left="0"/>
              <w:rPr>
                <w:rFonts w:ascii="Arial" w:hAnsi="Arial" w:cs="Arial"/>
                <w:b/>
                <w:bCs/>
                <w:sz w:val="24"/>
              </w:rPr>
            </w:pPr>
            <w:r w:rsidRPr="00DD7218">
              <w:rPr>
                <w:rFonts w:ascii="Arial" w:hAnsi="Arial" w:cs="Arial"/>
                <w:b/>
                <w:bCs/>
                <w:sz w:val="24"/>
              </w:rPr>
              <w:t>Pir II, Kai 6 – Forskningsskipet G</w:t>
            </w:r>
            <w:r>
              <w:rPr>
                <w:rFonts w:ascii="Arial" w:hAnsi="Arial" w:cs="Arial"/>
                <w:b/>
                <w:bCs/>
                <w:sz w:val="24"/>
              </w:rPr>
              <w:t>unnerus 7010 Trondheim</w:t>
            </w:r>
          </w:p>
        </w:tc>
      </w:tr>
    </w:tbl>
    <w:p w14:paraId="58DCEB4F" w14:textId="5745164A" w:rsidR="1413C147" w:rsidRPr="00463F58" w:rsidRDefault="1413C147">
      <w:pPr>
        <w:rPr>
          <w:rFonts w:ascii="Arial" w:hAnsi="Arial" w:cs="Arial"/>
        </w:rPr>
      </w:pPr>
    </w:p>
    <w:p w14:paraId="57A0BA04" w14:textId="4D5360CA" w:rsidR="00BD795F" w:rsidRPr="00463F58" w:rsidRDefault="00BD795F" w:rsidP="00AB64ED">
      <w:pPr>
        <w:ind w:left="0"/>
        <w:rPr>
          <w:rFonts w:ascii="Arial" w:hAnsi="Arial" w:cs="Arial"/>
          <w:b/>
          <w:bCs/>
          <w:sz w:val="18"/>
        </w:rPr>
        <w:sectPr w:rsidR="00BD795F" w:rsidRPr="00463F58" w:rsidSect="003415F3">
          <w:footerReference w:type="default" r:id="rId15"/>
          <w:footerReference w:type="first" r:id="rId16"/>
          <w:type w:val="continuous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7B3C8CDC" w14:textId="77777777" w:rsidR="007B3030" w:rsidRPr="00463F58" w:rsidRDefault="007B3030" w:rsidP="003415F3">
      <w:pPr>
        <w:pStyle w:val="Heading2"/>
        <w:numPr>
          <w:ilvl w:val="0"/>
          <w:numId w:val="0"/>
        </w:numPr>
        <w:rPr>
          <w:rFonts w:ascii="Arial" w:hAnsi="Arial" w:cs="Arial"/>
          <w:color w:val="000000"/>
          <w:sz w:val="16"/>
          <w:szCs w:val="16"/>
        </w:rPr>
      </w:pPr>
    </w:p>
    <w:sectPr w:rsidR="007B3030" w:rsidRPr="00463F58" w:rsidSect="001A17D5">
      <w:type w:val="continuous"/>
      <w:pgSz w:w="11906" w:h="16838"/>
      <w:pgMar w:top="1440" w:right="1440" w:bottom="1440" w:left="144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B499E2" w14:textId="77777777" w:rsidR="006459FE" w:rsidRDefault="006459FE" w:rsidP="0062792C">
      <w:r>
        <w:separator/>
      </w:r>
    </w:p>
    <w:p w14:paraId="77803A81" w14:textId="77777777" w:rsidR="006459FE" w:rsidRDefault="006459FE" w:rsidP="0062792C"/>
  </w:endnote>
  <w:endnote w:type="continuationSeparator" w:id="0">
    <w:p w14:paraId="078421FF" w14:textId="77777777" w:rsidR="006459FE" w:rsidRDefault="006459FE" w:rsidP="0062792C">
      <w:r>
        <w:continuationSeparator/>
      </w:r>
    </w:p>
    <w:p w14:paraId="7318F26D" w14:textId="77777777" w:rsidR="006459FE" w:rsidRDefault="006459FE" w:rsidP="0062792C"/>
  </w:endnote>
  <w:endnote w:type="continuationNotice" w:id="1">
    <w:p w14:paraId="222DE136" w14:textId="77777777" w:rsidR="006459FE" w:rsidRDefault="006459F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pCentury Old Sty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BBD56" w14:textId="2EA1ADB8" w:rsidR="00B9762C" w:rsidRPr="00F66493" w:rsidRDefault="00B9762C" w:rsidP="002A1F64">
    <w:pPr>
      <w:pStyle w:val="Footer"/>
      <w:jc w:val="center"/>
    </w:pPr>
    <w:r w:rsidRPr="009545D3">
      <w:t xml:space="preserve">Side </w:t>
    </w:r>
    <w:r w:rsidRPr="009545D3">
      <w:rPr>
        <w:sz w:val="24"/>
      </w:rPr>
      <w:fldChar w:fldCharType="begin"/>
    </w:r>
    <w:r w:rsidRPr="009545D3">
      <w:instrText xml:space="preserve"> PAGE </w:instrText>
    </w:r>
    <w:r w:rsidRPr="009545D3">
      <w:rPr>
        <w:sz w:val="24"/>
      </w:rPr>
      <w:fldChar w:fldCharType="separate"/>
    </w:r>
    <w:r>
      <w:rPr>
        <w:noProof/>
      </w:rPr>
      <w:t>12</w:t>
    </w:r>
    <w:r w:rsidRPr="009545D3">
      <w:rPr>
        <w:sz w:val="24"/>
      </w:rPr>
      <w:fldChar w:fldCharType="end"/>
    </w:r>
    <w:r w:rsidRPr="009545D3">
      <w:t xml:space="preserve"> av </w:t>
    </w:r>
    <w:r>
      <w:rPr>
        <w:noProof/>
      </w:rPr>
      <w:fldChar w:fldCharType="begin"/>
    </w:r>
    <w:r>
      <w:rPr>
        <w:noProof/>
      </w:rPr>
      <w:instrText xml:space="preserve"> NUMPAGES  </w:instrText>
    </w:r>
    <w:r>
      <w:rPr>
        <w:noProof/>
      </w:rPr>
      <w:fldChar w:fldCharType="separate"/>
    </w:r>
    <w:r>
      <w:rPr>
        <w:noProof/>
      </w:rPr>
      <w:t>13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483D1E" w14:textId="77777777" w:rsidR="00B9762C" w:rsidRDefault="00B9762C" w:rsidP="002A1F64">
    <w:pPr>
      <w:pStyle w:val="Footer"/>
      <w:jc w:val="center"/>
    </w:pPr>
    <w:r>
      <w:t>Versjon 3.0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E5C952" w14:textId="77777777" w:rsidR="006459FE" w:rsidRDefault="006459FE" w:rsidP="0062792C">
      <w:r>
        <w:separator/>
      </w:r>
    </w:p>
    <w:p w14:paraId="6F6916A5" w14:textId="77777777" w:rsidR="006459FE" w:rsidRDefault="006459FE" w:rsidP="0062792C"/>
  </w:footnote>
  <w:footnote w:type="continuationSeparator" w:id="0">
    <w:p w14:paraId="05800AAE" w14:textId="77777777" w:rsidR="006459FE" w:rsidRDefault="006459FE" w:rsidP="0062792C">
      <w:r>
        <w:continuationSeparator/>
      </w:r>
    </w:p>
    <w:p w14:paraId="1C265DD3" w14:textId="77777777" w:rsidR="006459FE" w:rsidRDefault="006459FE" w:rsidP="0062792C"/>
  </w:footnote>
  <w:footnote w:type="continuationNotice" w:id="1">
    <w:p w14:paraId="60B4B4EA" w14:textId="77777777" w:rsidR="006459FE" w:rsidRDefault="006459FE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DFFDB3" w14:textId="7B87B429" w:rsidR="00B9762C" w:rsidRDefault="00B9762C" w:rsidP="00665184">
    <w:pPr>
      <w:pStyle w:val="Header"/>
      <w:jc w:val="right"/>
    </w:pPr>
    <w:r>
      <w:rPr>
        <w:noProof/>
      </w:rPr>
      <w:drawing>
        <wp:inline distT="0" distB="0" distL="0" distR="0" wp14:anchorId="600174D3" wp14:editId="71B5E8B6">
          <wp:extent cx="1719618" cy="469513"/>
          <wp:effectExtent l="0" t="0" r="0" b="6985"/>
          <wp:docPr id="1801300066" name="Bilde 3" descr="DT3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T33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26119" cy="4712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B148383" w14:textId="77777777" w:rsidR="00B9762C" w:rsidRDefault="00B9762C" w:rsidP="0062792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E51C5"/>
    <w:multiLevelType w:val="hybridMultilevel"/>
    <w:tmpl w:val="89F62EB8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322494"/>
    <w:multiLevelType w:val="multilevel"/>
    <w:tmpl w:val="F98634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25C757E"/>
    <w:multiLevelType w:val="hybridMultilevel"/>
    <w:tmpl w:val="9A8EC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6207EE"/>
    <w:multiLevelType w:val="hybridMultilevel"/>
    <w:tmpl w:val="E37E0B8C"/>
    <w:lvl w:ilvl="0" w:tplc="7CF8B6FA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40CC36EE" w:tentative="1">
      <w:start w:val="1"/>
      <w:numFmt w:val="lowerLetter"/>
      <w:lvlText w:val="%2."/>
      <w:lvlJc w:val="left"/>
      <w:pPr>
        <w:ind w:left="1440" w:hanging="360"/>
      </w:pPr>
    </w:lvl>
    <w:lvl w:ilvl="2" w:tplc="B7ACEABC" w:tentative="1">
      <w:start w:val="1"/>
      <w:numFmt w:val="lowerRoman"/>
      <w:lvlText w:val="%3."/>
      <w:lvlJc w:val="right"/>
      <w:pPr>
        <w:ind w:left="2160" w:hanging="180"/>
      </w:pPr>
    </w:lvl>
    <w:lvl w:ilvl="3" w:tplc="EA64A9B2" w:tentative="1">
      <w:start w:val="1"/>
      <w:numFmt w:val="decimal"/>
      <w:lvlText w:val="%4."/>
      <w:lvlJc w:val="left"/>
      <w:pPr>
        <w:ind w:left="2880" w:hanging="360"/>
      </w:pPr>
    </w:lvl>
    <w:lvl w:ilvl="4" w:tplc="8F121A80" w:tentative="1">
      <w:start w:val="1"/>
      <w:numFmt w:val="lowerLetter"/>
      <w:lvlText w:val="%5."/>
      <w:lvlJc w:val="left"/>
      <w:pPr>
        <w:ind w:left="3600" w:hanging="360"/>
      </w:pPr>
    </w:lvl>
    <w:lvl w:ilvl="5" w:tplc="FFFC0BC6" w:tentative="1">
      <w:start w:val="1"/>
      <w:numFmt w:val="lowerRoman"/>
      <w:lvlText w:val="%6."/>
      <w:lvlJc w:val="right"/>
      <w:pPr>
        <w:ind w:left="4320" w:hanging="180"/>
      </w:pPr>
    </w:lvl>
    <w:lvl w:ilvl="6" w:tplc="1BC82C76" w:tentative="1">
      <w:start w:val="1"/>
      <w:numFmt w:val="decimal"/>
      <w:lvlText w:val="%7."/>
      <w:lvlJc w:val="left"/>
      <w:pPr>
        <w:ind w:left="5040" w:hanging="360"/>
      </w:pPr>
    </w:lvl>
    <w:lvl w:ilvl="7" w:tplc="33A0D440" w:tentative="1">
      <w:start w:val="1"/>
      <w:numFmt w:val="lowerLetter"/>
      <w:lvlText w:val="%8."/>
      <w:lvlJc w:val="left"/>
      <w:pPr>
        <w:ind w:left="5760" w:hanging="360"/>
      </w:pPr>
    </w:lvl>
    <w:lvl w:ilvl="8" w:tplc="52307F8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8825C5"/>
    <w:multiLevelType w:val="hybridMultilevel"/>
    <w:tmpl w:val="4BEAA7B4"/>
    <w:lvl w:ilvl="0" w:tplc="C0F28D90">
      <w:numFmt w:val="bullet"/>
      <w:lvlText w:val="-"/>
      <w:lvlJc w:val="left"/>
      <w:pPr>
        <w:ind w:left="717" w:hanging="360"/>
      </w:pPr>
      <w:rPr>
        <w:rFonts w:ascii="Verdana" w:eastAsia="Times New Roman" w:hAnsi="Verdana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5" w15:restartNumberingAfterBreak="0">
    <w:nsid w:val="1CCA36D8"/>
    <w:multiLevelType w:val="hybridMultilevel"/>
    <w:tmpl w:val="A3D48210"/>
    <w:lvl w:ilvl="0" w:tplc="CFA0A438">
      <w:start w:val="4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FC86050"/>
    <w:multiLevelType w:val="hybridMultilevel"/>
    <w:tmpl w:val="4A54DDA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4883F8A"/>
    <w:multiLevelType w:val="hybridMultilevel"/>
    <w:tmpl w:val="C34A903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C6050B"/>
    <w:multiLevelType w:val="hybridMultilevel"/>
    <w:tmpl w:val="614C12A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5C528C2"/>
    <w:multiLevelType w:val="hybridMultilevel"/>
    <w:tmpl w:val="C05E4782"/>
    <w:lvl w:ilvl="0" w:tplc="0414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0" w15:restartNumberingAfterBreak="0">
    <w:nsid w:val="25E92075"/>
    <w:multiLevelType w:val="hybridMultilevel"/>
    <w:tmpl w:val="3DEE479E"/>
    <w:lvl w:ilvl="0" w:tplc="08140019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8140019" w:tentative="1">
      <w:start w:val="1"/>
      <w:numFmt w:val="lowerLetter"/>
      <w:lvlText w:val="%2."/>
      <w:lvlJc w:val="left"/>
      <w:pPr>
        <w:ind w:left="1788" w:hanging="360"/>
      </w:pPr>
    </w:lvl>
    <w:lvl w:ilvl="2" w:tplc="0814001B" w:tentative="1">
      <w:start w:val="1"/>
      <w:numFmt w:val="lowerRoman"/>
      <w:lvlText w:val="%3."/>
      <w:lvlJc w:val="right"/>
      <w:pPr>
        <w:ind w:left="2508" w:hanging="180"/>
      </w:pPr>
    </w:lvl>
    <w:lvl w:ilvl="3" w:tplc="0814000F" w:tentative="1">
      <w:start w:val="1"/>
      <w:numFmt w:val="decimal"/>
      <w:lvlText w:val="%4."/>
      <w:lvlJc w:val="left"/>
      <w:pPr>
        <w:ind w:left="3228" w:hanging="360"/>
      </w:pPr>
    </w:lvl>
    <w:lvl w:ilvl="4" w:tplc="08140019" w:tentative="1">
      <w:start w:val="1"/>
      <w:numFmt w:val="lowerLetter"/>
      <w:lvlText w:val="%5."/>
      <w:lvlJc w:val="left"/>
      <w:pPr>
        <w:ind w:left="3948" w:hanging="360"/>
      </w:pPr>
    </w:lvl>
    <w:lvl w:ilvl="5" w:tplc="0814001B" w:tentative="1">
      <w:start w:val="1"/>
      <w:numFmt w:val="lowerRoman"/>
      <w:lvlText w:val="%6."/>
      <w:lvlJc w:val="right"/>
      <w:pPr>
        <w:ind w:left="4668" w:hanging="180"/>
      </w:pPr>
    </w:lvl>
    <w:lvl w:ilvl="6" w:tplc="0814000F" w:tentative="1">
      <w:start w:val="1"/>
      <w:numFmt w:val="decimal"/>
      <w:lvlText w:val="%7."/>
      <w:lvlJc w:val="left"/>
      <w:pPr>
        <w:ind w:left="5388" w:hanging="360"/>
      </w:pPr>
    </w:lvl>
    <w:lvl w:ilvl="7" w:tplc="08140019" w:tentative="1">
      <w:start w:val="1"/>
      <w:numFmt w:val="lowerLetter"/>
      <w:lvlText w:val="%8."/>
      <w:lvlJc w:val="left"/>
      <w:pPr>
        <w:ind w:left="6108" w:hanging="360"/>
      </w:pPr>
    </w:lvl>
    <w:lvl w:ilvl="8" w:tplc="08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AE4335D"/>
    <w:multiLevelType w:val="hybridMultilevel"/>
    <w:tmpl w:val="6E7ABC12"/>
    <w:lvl w:ilvl="0" w:tplc="F7F41148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37" w:hanging="360"/>
      </w:pPr>
    </w:lvl>
    <w:lvl w:ilvl="2" w:tplc="0414001B" w:tentative="1">
      <w:start w:val="1"/>
      <w:numFmt w:val="lowerRoman"/>
      <w:lvlText w:val="%3."/>
      <w:lvlJc w:val="right"/>
      <w:pPr>
        <w:ind w:left="2157" w:hanging="180"/>
      </w:pPr>
    </w:lvl>
    <w:lvl w:ilvl="3" w:tplc="0414000F" w:tentative="1">
      <w:start w:val="1"/>
      <w:numFmt w:val="decimal"/>
      <w:lvlText w:val="%4."/>
      <w:lvlJc w:val="left"/>
      <w:pPr>
        <w:ind w:left="2877" w:hanging="360"/>
      </w:pPr>
    </w:lvl>
    <w:lvl w:ilvl="4" w:tplc="04140019" w:tentative="1">
      <w:start w:val="1"/>
      <w:numFmt w:val="lowerLetter"/>
      <w:lvlText w:val="%5."/>
      <w:lvlJc w:val="left"/>
      <w:pPr>
        <w:ind w:left="3597" w:hanging="360"/>
      </w:pPr>
    </w:lvl>
    <w:lvl w:ilvl="5" w:tplc="0414001B" w:tentative="1">
      <w:start w:val="1"/>
      <w:numFmt w:val="lowerRoman"/>
      <w:lvlText w:val="%6."/>
      <w:lvlJc w:val="right"/>
      <w:pPr>
        <w:ind w:left="4317" w:hanging="180"/>
      </w:pPr>
    </w:lvl>
    <w:lvl w:ilvl="6" w:tplc="0414000F" w:tentative="1">
      <w:start w:val="1"/>
      <w:numFmt w:val="decimal"/>
      <w:lvlText w:val="%7."/>
      <w:lvlJc w:val="left"/>
      <w:pPr>
        <w:ind w:left="5037" w:hanging="360"/>
      </w:pPr>
    </w:lvl>
    <w:lvl w:ilvl="7" w:tplc="04140019" w:tentative="1">
      <w:start w:val="1"/>
      <w:numFmt w:val="lowerLetter"/>
      <w:lvlText w:val="%8."/>
      <w:lvlJc w:val="left"/>
      <w:pPr>
        <w:ind w:left="5757" w:hanging="360"/>
      </w:pPr>
    </w:lvl>
    <w:lvl w:ilvl="8" w:tplc="0414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2" w15:restartNumberingAfterBreak="0">
    <w:nsid w:val="2D171193"/>
    <w:multiLevelType w:val="multilevel"/>
    <w:tmpl w:val="D026F8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2FDA7433"/>
    <w:multiLevelType w:val="hybridMultilevel"/>
    <w:tmpl w:val="384637A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1AB3A2B"/>
    <w:multiLevelType w:val="hybridMultilevel"/>
    <w:tmpl w:val="BA98007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9C68E2"/>
    <w:multiLevelType w:val="multilevel"/>
    <w:tmpl w:val="150E4156"/>
    <w:lvl w:ilvl="0">
      <w:start w:val="1"/>
      <w:numFmt w:val="decimal"/>
      <w:lvlText w:val="%1."/>
      <w:lvlJc w:val="left"/>
      <w:pPr>
        <w:ind w:left="737" w:hanging="73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737" w:hanging="73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37" w:hanging="73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737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737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737" w:hanging="73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37" w:hanging="73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7" w:hanging="73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37" w:hanging="737"/>
      </w:pPr>
      <w:rPr>
        <w:rFonts w:hint="default"/>
      </w:rPr>
    </w:lvl>
  </w:abstractNum>
  <w:abstractNum w:abstractNumId="16" w15:restartNumberingAfterBreak="0">
    <w:nsid w:val="4BF96127"/>
    <w:multiLevelType w:val="hybridMultilevel"/>
    <w:tmpl w:val="C0EA535E"/>
    <w:lvl w:ilvl="0" w:tplc="0414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7" w15:restartNumberingAfterBreak="0">
    <w:nsid w:val="50B02DE7"/>
    <w:multiLevelType w:val="hybridMultilevel"/>
    <w:tmpl w:val="0AFA8010"/>
    <w:lvl w:ilvl="0" w:tplc="08140019">
      <w:start w:val="1"/>
      <w:numFmt w:val="lowerLetter"/>
      <w:lvlText w:val="%1."/>
      <w:lvlJc w:val="left"/>
      <w:pPr>
        <w:ind w:left="1068" w:hanging="360"/>
      </w:pPr>
      <w:rPr>
        <w:rFonts w:hint="default"/>
        <w:color w:val="auto"/>
      </w:rPr>
    </w:lvl>
    <w:lvl w:ilvl="1" w:tplc="08140019" w:tentative="1">
      <w:start w:val="1"/>
      <w:numFmt w:val="lowerLetter"/>
      <w:lvlText w:val="%2."/>
      <w:lvlJc w:val="left"/>
      <w:pPr>
        <w:ind w:left="1788" w:hanging="360"/>
      </w:pPr>
    </w:lvl>
    <w:lvl w:ilvl="2" w:tplc="0814001B" w:tentative="1">
      <w:start w:val="1"/>
      <w:numFmt w:val="lowerRoman"/>
      <w:lvlText w:val="%3."/>
      <w:lvlJc w:val="right"/>
      <w:pPr>
        <w:ind w:left="2508" w:hanging="180"/>
      </w:pPr>
    </w:lvl>
    <w:lvl w:ilvl="3" w:tplc="0814000F" w:tentative="1">
      <w:start w:val="1"/>
      <w:numFmt w:val="decimal"/>
      <w:lvlText w:val="%4."/>
      <w:lvlJc w:val="left"/>
      <w:pPr>
        <w:ind w:left="3228" w:hanging="360"/>
      </w:pPr>
    </w:lvl>
    <w:lvl w:ilvl="4" w:tplc="08140019" w:tentative="1">
      <w:start w:val="1"/>
      <w:numFmt w:val="lowerLetter"/>
      <w:lvlText w:val="%5."/>
      <w:lvlJc w:val="left"/>
      <w:pPr>
        <w:ind w:left="3948" w:hanging="360"/>
      </w:pPr>
    </w:lvl>
    <w:lvl w:ilvl="5" w:tplc="0814001B" w:tentative="1">
      <w:start w:val="1"/>
      <w:numFmt w:val="lowerRoman"/>
      <w:lvlText w:val="%6."/>
      <w:lvlJc w:val="right"/>
      <w:pPr>
        <w:ind w:left="4668" w:hanging="180"/>
      </w:pPr>
    </w:lvl>
    <w:lvl w:ilvl="6" w:tplc="0814000F" w:tentative="1">
      <w:start w:val="1"/>
      <w:numFmt w:val="decimal"/>
      <w:lvlText w:val="%7."/>
      <w:lvlJc w:val="left"/>
      <w:pPr>
        <w:ind w:left="5388" w:hanging="360"/>
      </w:pPr>
    </w:lvl>
    <w:lvl w:ilvl="7" w:tplc="08140019" w:tentative="1">
      <w:start w:val="1"/>
      <w:numFmt w:val="lowerLetter"/>
      <w:lvlText w:val="%8."/>
      <w:lvlJc w:val="left"/>
      <w:pPr>
        <w:ind w:left="6108" w:hanging="360"/>
      </w:pPr>
    </w:lvl>
    <w:lvl w:ilvl="8" w:tplc="08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54922B2E"/>
    <w:multiLevelType w:val="hybridMultilevel"/>
    <w:tmpl w:val="198218F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21BEBB0C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 w15:restartNumberingAfterBreak="0">
    <w:nsid w:val="606A0896"/>
    <w:multiLevelType w:val="hybridMultilevel"/>
    <w:tmpl w:val="46CE9B9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E5E5D9C"/>
    <w:multiLevelType w:val="hybridMultilevel"/>
    <w:tmpl w:val="7604D78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8114F7"/>
    <w:multiLevelType w:val="hybridMultilevel"/>
    <w:tmpl w:val="D9007A70"/>
    <w:lvl w:ilvl="0" w:tplc="0158E8A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D68461C"/>
    <w:multiLevelType w:val="multilevel"/>
    <w:tmpl w:val="323EFA78"/>
    <w:lvl w:ilvl="0">
      <w:start w:val="1"/>
      <w:numFmt w:val="decimal"/>
      <w:pStyle w:val="Heading2"/>
      <w:lvlText w:val="%1"/>
      <w:lvlJc w:val="left"/>
      <w:pPr>
        <w:tabs>
          <w:tab w:val="num" w:pos="360"/>
        </w:tabs>
        <w:ind w:left="360" w:hanging="360"/>
      </w:pPr>
      <w:rPr>
        <w:rFonts w:cs="Times New Roman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Heading3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680"/>
        </w:tabs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23" w15:restartNumberingAfterBreak="0">
    <w:nsid w:val="7F313C0B"/>
    <w:multiLevelType w:val="hybridMultilevel"/>
    <w:tmpl w:val="564C0D9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379013416">
    <w:abstractNumId w:val="12"/>
  </w:num>
  <w:num w:numId="2" w16cid:durableId="820972227">
    <w:abstractNumId w:val="10"/>
  </w:num>
  <w:num w:numId="3" w16cid:durableId="1403331421">
    <w:abstractNumId w:val="3"/>
  </w:num>
  <w:num w:numId="4" w16cid:durableId="863634314">
    <w:abstractNumId w:val="22"/>
  </w:num>
  <w:num w:numId="5" w16cid:durableId="1818373742">
    <w:abstractNumId w:val="11"/>
  </w:num>
  <w:num w:numId="6" w16cid:durableId="1058553927">
    <w:abstractNumId w:val="0"/>
  </w:num>
  <w:num w:numId="7" w16cid:durableId="160197109">
    <w:abstractNumId w:val="18"/>
  </w:num>
  <w:num w:numId="8" w16cid:durableId="1947300354">
    <w:abstractNumId w:val="17"/>
  </w:num>
  <w:num w:numId="9" w16cid:durableId="138163250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75517256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758490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343774255">
    <w:abstractNumId w:val="16"/>
  </w:num>
  <w:num w:numId="13" w16cid:durableId="549465156">
    <w:abstractNumId w:val="15"/>
  </w:num>
  <w:num w:numId="14" w16cid:durableId="1598518342">
    <w:abstractNumId w:val="1"/>
  </w:num>
  <w:num w:numId="15" w16cid:durableId="278614074">
    <w:abstractNumId w:val="20"/>
  </w:num>
  <w:num w:numId="16" w16cid:durableId="1834226038">
    <w:abstractNumId w:val="19"/>
  </w:num>
  <w:num w:numId="17" w16cid:durableId="2140831311">
    <w:abstractNumId w:val="4"/>
  </w:num>
  <w:num w:numId="18" w16cid:durableId="1469087345">
    <w:abstractNumId w:val="2"/>
  </w:num>
  <w:num w:numId="19" w16cid:durableId="691611841">
    <w:abstractNumId w:val="21"/>
  </w:num>
  <w:num w:numId="20" w16cid:durableId="143991341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034885552">
    <w:abstractNumId w:val="14"/>
  </w:num>
  <w:num w:numId="22" w16cid:durableId="1067849137">
    <w:abstractNumId w:val="5"/>
  </w:num>
  <w:num w:numId="23" w16cid:durableId="820850711">
    <w:abstractNumId w:val="9"/>
  </w:num>
  <w:num w:numId="24" w16cid:durableId="558050954">
    <w:abstractNumId w:val="13"/>
  </w:num>
  <w:num w:numId="25" w16cid:durableId="313729083">
    <w:abstractNumId w:val="8"/>
  </w:num>
  <w:num w:numId="26" w16cid:durableId="627785998">
    <w:abstractNumId w:val="23"/>
  </w:num>
  <w:num w:numId="27" w16cid:durableId="1996839525">
    <w:abstractNumId w:val="7"/>
  </w:num>
  <w:num w:numId="28" w16cid:durableId="1470322253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defaultTabStop w:val="708"/>
  <w:hyphenationZone w:val="425"/>
  <w:drawingGridHorizontalSpacing w:val="120"/>
  <w:drawingGridVerticalSpacing w:val="127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CA2"/>
    <w:rsid w:val="0000202B"/>
    <w:rsid w:val="0000204B"/>
    <w:rsid w:val="00002ED1"/>
    <w:rsid w:val="000041C6"/>
    <w:rsid w:val="00004799"/>
    <w:rsid w:val="00011380"/>
    <w:rsid w:val="000153B7"/>
    <w:rsid w:val="00017EA6"/>
    <w:rsid w:val="00021BF5"/>
    <w:rsid w:val="00024D83"/>
    <w:rsid w:val="0002734D"/>
    <w:rsid w:val="00027EDF"/>
    <w:rsid w:val="00036DE7"/>
    <w:rsid w:val="00040A76"/>
    <w:rsid w:val="00045EE8"/>
    <w:rsid w:val="00056AD8"/>
    <w:rsid w:val="000620F9"/>
    <w:rsid w:val="00066722"/>
    <w:rsid w:val="000736D8"/>
    <w:rsid w:val="00074F5F"/>
    <w:rsid w:val="00076CA5"/>
    <w:rsid w:val="00077320"/>
    <w:rsid w:val="00082C59"/>
    <w:rsid w:val="00084661"/>
    <w:rsid w:val="00093EE6"/>
    <w:rsid w:val="0009406B"/>
    <w:rsid w:val="000A2708"/>
    <w:rsid w:val="000A514D"/>
    <w:rsid w:val="000A5A45"/>
    <w:rsid w:val="000B08AE"/>
    <w:rsid w:val="000B0EFC"/>
    <w:rsid w:val="000B1A64"/>
    <w:rsid w:val="000B602C"/>
    <w:rsid w:val="000B6866"/>
    <w:rsid w:val="000C1198"/>
    <w:rsid w:val="000C3425"/>
    <w:rsid w:val="000D1891"/>
    <w:rsid w:val="000D226D"/>
    <w:rsid w:val="000D627B"/>
    <w:rsid w:val="000E106E"/>
    <w:rsid w:val="000E4425"/>
    <w:rsid w:val="000F76A9"/>
    <w:rsid w:val="00100D60"/>
    <w:rsid w:val="001073C9"/>
    <w:rsid w:val="001200AD"/>
    <w:rsid w:val="00124A4C"/>
    <w:rsid w:val="00125D03"/>
    <w:rsid w:val="00130910"/>
    <w:rsid w:val="0013173F"/>
    <w:rsid w:val="00142F64"/>
    <w:rsid w:val="00151EB2"/>
    <w:rsid w:val="00155C41"/>
    <w:rsid w:val="00171B95"/>
    <w:rsid w:val="00171FD2"/>
    <w:rsid w:val="00173BEE"/>
    <w:rsid w:val="00175A6A"/>
    <w:rsid w:val="00177C8B"/>
    <w:rsid w:val="001850EE"/>
    <w:rsid w:val="00185665"/>
    <w:rsid w:val="0019096E"/>
    <w:rsid w:val="00192BF1"/>
    <w:rsid w:val="001942D2"/>
    <w:rsid w:val="00194F76"/>
    <w:rsid w:val="001A01C1"/>
    <w:rsid w:val="001A17D5"/>
    <w:rsid w:val="001A299E"/>
    <w:rsid w:val="001A6483"/>
    <w:rsid w:val="001A7E1B"/>
    <w:rsid w:val="001B3205"/>
    <w:rsid w:val="001B496F"/>
    <w:rsid w:val="001B75B9"/>
    <w:rsid w:val="001C371F"/>
    <w:rsid w:val="001E4856"/>
    <w:rsid w:val="001E590C"/>
    <w:rsid w:val="001E5E98"/>
    <w:rsid w:val="00202994"/>
    <w:rsid w:val="002029D2"/>
    <w:rsid w:val="00213CCC"/>
    <w:rsid w:val="00215739"/>
    <w:rsid w:val="00216934"/>
    <w:rsid w:val="00217CFC"/>
    <w:rsid w:val="002221A4"/>
    <w:rsid w:val="002250E8"/>
    <w:rsid w:val="00225D80"/>
    <w:rsid w:val="002271DA"/>
    <w:rsid w:val="002302C9"/>
    <w:rsid w:val="00231837"/>
    <w:rsid w:val="00241192"/>
    <w:rsid w:val="0024669E"/>
    <w:rsid w:val="002503B7"/>
    <w:rsid w:val="00260AC2"/>
    <w:rsid w:val="00261E8E"/>
    <w:rsid w:val="00264643"/>
    <w:rsid w:val="002658BC"/>
    <w:rsid w:val="00267128"/>
    <w:rsid w:val="00267BC4"/>
    <w:rsid w:val="0027251A"/>
    <w:rsid w:val="00272811"/>
    <w:rsid w:val="00276671"/>
    <w:rsid w:val="00287475"/>
    <w:rsid w:val="002926FC"/>
    <w:rsid w:val="002A1F64"/>
    <w:rsid w:val="002A3B8E"/>
    <w:rsid w:val="002B2E4C"/>
    <w:rsid w:val="002B55D8"/>
    <w:rsid w:val="002C3125"/>
    <w:rsid w:val="002C7D49"/>
    <w:rsid w:val="002D7CDF"/>
    <w:rsid w:val="002E0004"/>
    <w:rsid w:val="002E09AC"/>
    <w:rsid w:val="002E24D1"/>
    <w:rsid w:val="002E6DB9"/>
    <w:rsid w:val="002F486C"/>
    <w:rsid w:val="00304020"/>
    <w:rsid w:val="00310CBE"/>
    <w:rsid w:val="003147C2"/>
    <w:rsid w:val="003201AB"/>
    <w:rsid w:val="00320236"/>
    <w:rsid w:val="0032149F"/>
    <w:rsid w:val="003233AE"/>
    <w:rsid w:val="003254B7"/>
    <w:rsid w:val="00326929"/>
    <w:rsid w:val="003344D3"/>
    <w:rsid w:val="003415F3"/>
    <w:rsid w:val="00343872"/>
    <w:rsid w:val="003447CA"/>
    <w:rsid w:val="0034639C"/>
    <w:rsid w:val="00347712"/>
    <w:rsid w:val="00350F3C"/>
    <w:rsid w:val="00356843"/>
    <w:rsid w:val="003628DA"/>
    <w:rsid w:val="003702FE"/>
    <w:rsid w:val="00372AEA"/>
    <w:rsid w:val="00374A75"/>
    <w:rsid w:val="003809A9"/>
    <w:rsid w:val="0038588D"/>
    <w:rsid w:val="00391A00"/>
    <w:rsid w:val="003922A0"/>
    <w:rsid w:val="00395C41"/>
    <w:rsid w:val="0039628C"/>
    <w:rsid w:val="00396F23"/>
    <w:rsid w:val="003A104A"/>
    <w:rsid w:val="003A675E"/>
    <w:rsid w:val="003A6BFE"/>
    <w:rsid w:val="003B2B00"/>
    <w:rsid w:val="003B7F9A"/>
    <w:rsid w:val="003C0812"/>
    <w:rsid w:val="003C1C85"/>
    <w:rsid w:val="003C7585"/>
    <w:rsid w:val="003D5CEC"/>
    <w:rsid w:val="003D6511"/>
    <w:rsid w:val="003E3002"/>
    <w:rsid w:val="003E62D1"/>
    <w:rsid w:val="003F3811"/>
    <w:rsid w:val="003F6147"/>
    <w:rsid w:val="003F755C"/>
    <w:rsid w:val="00401059"/>
    <w:rsid w:val="004102B9"/>
    <w:rsid w:val="0042128C"/>
    <w:rsid w:val="0042227A"/>
    <w:rsid w:val="00430D39"/>
    <w:rsid w:val="00452B48"/>
    <w:rsid w:val="0045365F"/>
    <w:rsid w:val="00463432"/>
    <w:rsid w:val="00463F58"/>
    <w:rsid w:val="00467162"/>
    <w:rsid w:val="00472853"/>
    <w:rsid w:val="0047581B"/>
    <w:rsid w:val="00476F02"/>
    <w:rsid w:val="004776AB"/>
    <w:rsid w:val="00480BB8"/>
    <w:rsid w:val="00484DEB"/>
    <w:rsid w:val="0048636C"/>
    <w:rsid w:val="004876D6"/>
    <w:rsid w:val="00487ACC"/>
    <w:rsid w:val="004903F7"/>
    <w:rsid w:val="00490836"/>
    <w:rsid w:val="004924F8"/>
    <w:rsid w:val="004943BB"/>
    <w:rsid w:val="004956ED"/>
    <w:rsid w:val="00496054"/>
    <w:rsid w:val="004A6E40"/>
    <w:rsid w:val="004A767E"/>
    <w:rsid w:val="004B6BC8"/>
    <w:rsid w:val="004B6BF2"/>
    <w:rsid w:val="004C3D0C"/>
    <w:rsid w:val="004C577E"/>
    <w:rsid w:val="004C7536"/>
    <w:rsid w:val="004D4B8A"/>
    <w:rsid w:val="004D5472"/>
    <w:rsid w:val="004D73AC"/>
    <w:rsid w:val="004E60E0"/>
    <w:rsid w:val="004F6648"/>
    <w:rsid w:val="004F6D3B"/>
    <w:rsid w:val="004F7FF1"/>
    <w:rsid w:val="00501D15"/>
    <w:rsid w:val="005024B1"/>
    <w:rsid w:val="00503BE1"/>
    <w:rsid w:val="00511D00"/>
    <w:rsid w:val="005214C5"/>
    <w:rsid w:val="005239A0"/>
    <w:rsid w:val="00524CB8"/>
    <w:rsid w:val="00526171"/>
    <w:rsid w:val="0053194B"/>
    <w:rsid w:val="0053550E"/>
    <w:rsid w:val="0053667F"/>
    <w:rsid w:val="005467AF"/>
    <w:rsid w:val="00547AB1"/>
    <w:rsid w:val="00551BBD"/>
    <w:rsid w:val="00560EC8"/>
    <w:rsid w:val="00566E35"/>
    <w:rsid w:val="00571EA8"/>
    <w:rsid w:val="0057401A"/>
    <w:rsid w:val="0057773B"/>
    <w:rsid w:val="00580A51"/>
    <w:rsid w:val="00583B71"/>
    <w:rsid w:val="00590436"/>
    <w:rsid w:val="00591687"/>
    <w:rsid w:val="00592253"/>
    <w:rsid w:val="00594FC3"/>
    <w:rsid w:val="00596CC5"/>
    <w:rsid w:val="00597182"/>
    <w:rsid w:val="005B1C4F"/>
    <w:rsid w:val="005B2BE6"/>
    <w:rsid w:val="005B4357"/>
    <w:rsid w:val="005B4474"/>
    <w:rsid w:val="005B7B4E"/>
    <w:rsid w:val="005C5EE7"/>
    <w:rsid w:val="005C6073"/>
    <w:rsid w:val="005C683C"/>
    <w:rsid w:val="005C6CC5"/>
    <w:rsid w:val="005D3075"/>
    <w:rsid w:val="005D4014"/>
    <w:rsid w:val="005E07EB"/>
    <w:rsid w:val="005E6D24"/>
    <w:rsid w:val="005F21CA"/>
    <w:rsid w:val="005F2B26"/>
    <w:rsid w:val="005F2F31"/>
    <w:rsid w:val="006000C6"/>
    <w:rsid w:val="00607557"/>
    <w:rsid w:val="00607E36"/>
    <w:rsid w:val="00610771"/>
    <w:rsid w:val="006142D4"/>
    <w:rsid w:val="00614B1B"/>
    <w:rsid w:val="00620663"/>
    <w:rsid w:val="00624990"/>
    <w:rsid w:val="0062792C"/>
    <w:rsid w:val="00635D1A"/>
    <w:rsid w:val="00642FE7"/>
    <w:rsid w:val="006454FD"/>
    <w:rsid w:val="006459FE"/>
    <w:rsid w:val="006529BC"/>
    <w:rsid w:val="00654F1B"/>
    <w:rsid w:val="00660904"/>
    <w:rsid w:val="0066120C"/>
    <w:rsid w:val="00665184"/>
    <w:rsid w:val="00683D60"/>
    <w:rsid w:val="0068657B"/>
    <w:rsid w:val="00687826"/>
    <w:rsid w:val="0069426D"/>
    <w:rsid w:val="00696070"/>
    <w:rsid w:val="006A0108"/>
    <w:rsid w:val="006A0B28"/>
    <w:rsid w:val="006A2206"/>
    <w:rsid w:val="006B7DA5"/>
    <w:rsid w:val="006C3B2D"/>
    <w:rsid w:val="006C5979"/>
    <w:rsid w:val="006C7C39"/>
    <w:rsid w:val="006D2607"/>
    <w:rsid w:val="006D3652"/>
    <w:rsid w:val="006E0EBB"/>
    <w:rsid w:val="006E295E"/>
    <w:rsid w:val="006E2C44"/>
    <w:rsid w:val="006E5931"/>
    <w:rsid w:val="006E5D18"/>
    <w:rsid w:val="006F1059"/>
    <w:rsid w:val="006F13F6"/>
    <w:rsid w:val="006F2FC8"/>
    <w:rsid w:val="006F419B"/>
    <w:rsid w:val="006F720D"/>
    <w:rsid w:val="007017DA"/>
    <w:rsid w:val="00705313"/>
    <w:rsid w:val="00707FB9"/>
    <w:rsid w:val="007110C9"/>
    <w:rsid w:val="00711158"/>
    <w:rsid w:val="007126F8"/>
    <w:rsid w:val="00715997"/>
    <w:rsid w:val="00720FE4"/>
    <w:rsid w:val="00722202"/>
    <w:rsid w:val="00724264"/>
    <w:rsid w:val="00724C54"/>
    <w:rsid w:val="00725B34"/>
    <w:rsid w:val="00726388"/>
    <w:rsid w:val="00734A7C"/>
    <w:rsid w:val="0074009D"/>
    <w:rsid w:val="00741D1B"/>
    <w:rsid w:val="007447BF"/>
    <w:rsid w:val="0075412D"/>
    <w:rsid w:val="007560B7"/>
    <w:rsid w:val="00757CA2"/>
    <w:rsid w:val="007636DF"/>
    <w:rsid w:val="007641D7"/>
    <w:rsid w:val="00764A13"/>
    <w:rsid w:val="00767EEE"/>
    <w:rsid w:val="00767F2F"/>
    <w:rsid w:val="00790050"/>
    <w:rsid w:val="00790198"/>
    <w:rsid w:val="007937AA"/>
    <w:rsid w:val="00793F5B"/>
    <w:rsid w:val="00795EAC"/>
    <w:rsid w:val="007A5DA7"/>
    <w:rsid w:val="007A63C5"/>
    <w:rsid w:val="007B089A"/>
    <w:rsid w:val="007B3030"/>
    <w:rsid w:val="007B51AF"/>
    <w:rsid w:val="007B7711"/>
    <w:rsid w:val="007E201E"/>
    <w:rsid w:val="007F097D"/>
    <w:rsid w:val="007F32D2"/>
    <w:rsid w:val="007F4DBD"/>
    <w:rsid w:val="007F65FD"/>
    <w:rsid w:val="007F6777"/>
    <w:rsid w:val="00803714"/>
    <w:rsid w:val="0080570A"/>
    <w:rsid w:val="00821712"/>
    <w:rsid w:val="00821C6C"/>
    <w:rsid w:val="008232C0"/>
    <w:rsid w:val="00825230"/>
    <w:rsid w:val="00827F7E"/>
    <w:rsid w:val="00832BB2"/>
    <w:rsid w:val="00834F73"/>
    <w:rsid w:val="008373FE"/>
    <w:rsid w:val="00844D40"/>
    <w:rsid w:val="00847352"/>
    <w:rsid w:val="008615D7"/>
    <w:rsid w:val="00865489"/>
    <w:rsid w:val="0087245B"/>
    <w:rsid w:val="00874B9E"/>
    <w:rsid w:val="0087602D"/>
    <w:rsid w:val="008809D8"/>
    <w:rsid w:val="00886F03"/>
    <w:rsid w:val="00887B3B"/>
    <w:rsid w:val="00892AD5"/>
    <w:rsid w:val="008940EC"/>
    <w:rsid w:val="00896481"/>
    <w:rsid w:val="008A2C00"/>
    <w:rsid w:val="008A65FD"/>
    <w:rsid w:val="008A744E"/>
    <w:rsid w:val="008B0B7E"/>
    <w:rsid w:val="008B3E25"/>
    <w:rsid w:val="008C0B2E"/>
    <w:rsid w:val="008C0D06"/>
    <w:rsid w:val="008C2993"/>
    <w:rsid w:val="008C4B46"/>
    <w:rsid w:val="008D24F4"/>
    <w:rsid w:val="008E0139"/>
    <w:rsid w:val="008E4F95"/>
    <w:rsid w:val="008E7482"/>
    <w:rsid w:val="008F2B63"/>
    <w:rsid w:val="008F42BB"/>
    <w:rsid w:val="008F42F9"/>
    <w:rsid w:val="009037BE"/>
    <w:rsid w:val="009111E2"/>
    <w:rsid w:val="00922B48"/>
    <w:rsid w:val="00922B5A"/>
    <w:rsid w:val="00923DBD"/>
    <w:rsid w:val="00930D3E"/>
    <w:rsid w:val="00931D72"/>
    <w:rsid w:val="0093332B"/>
    <w:rsid w:val="00937144"/>
    <w:rsid w:val="00941E4D"/>
    <w:rsid w:val="009461C3"/>
    <w:rsid w:val="00951BDE"/>
    <w:rsid w:val="00953682"/>
    <w:rsid w:val="00954E53"/>
    <w:rsid w:val="009569D3"/>
    <w:rsid w:val="00965308"/>
    <w:rsid w:val="00975A07"/>
    <w:rsid w:val="00985758"/>
    <w:rsid w:val="0098689B"/>
    <w:rsid w:val="00987BCB"/>
    <w:rsid w:val="009A0D82"/>
    <w:rsid w:val="009A1098"/>
    <w:rsid w:val="009A597A"/>
    <w:rsid w:val="009A7317"/>
    <w:rsid w:val="009A7D2F"/>
    <w:rsid w:val="009B28F5"/>
    <w:rsid w:val="009B53B5"/>
    <w:rsid w:val="009B6113"/>
    <w:rsid w:val="009B6D80"/>
    <w:rsid w:val="009C4F2E"/>
    <w:rsid w:val="009D1EB1"/>
    <w:rsid w:val="009E0B3F"/>
    <w:rsid w:val="009E2ABC"/>
    <w:rsid w:val="009F14BA"/>
    <w:rsid w:val="009F56C2"/>
    <w:rsid w:val="009F707B"/>
    <w:rsid w:val="009F71B4"/>
    <w:rsid w:val="00A03A73"/>
    <w:rsid w:val="00A04464"/>
    <w:rsid w:val="00A05D8B"/>
    <w:rsid w:val="00A06B80"/>
    <w:rsid w:val="00A11063"/>
    <w:rsid w:val="00A1435D"/>
    <w:rsid w:val="00A158F1"/>
    <w:rsid w:val="00A16FD1"/>
    <w:rsid w:val="00A22ACF"/>
    <w:rsid w:val="00A23FDA"/>
    <w:rsid w:val="00A25A33"/>
    <w:rsid w:val="00A25C19"/>
    <w:rsid w:val="00A3005F"/>
    <w:rsid w:val="00A3070E"/>
    <w:rsid w:val="00A307B7"/>
    <w:rsid w:val="00A35BDE"/>
    <w:rsid w:val="00A40384"/>
    <w:rsid w:val="00A40965"/>
    <w:rsid w:val="00A53052"/>
    <w:rsid w:val="00A545C8"/>
    <w:rsid w:val="00A54ABF"/>
    <w:rsid w:val="00A665D7"/>
    <w:rsid w:val="00A71D43"/>
    <w:rsid w:val="00A7571E"/>
    <w:rsid w:val="00A81A94"/>
    <w:rsid w:val="00A85AD7"/>
    <w:rsid w:val="00A90BB6"/>
    <w:rsid w:val="00A93DFE"/>
    <w:rsid w:val="00AB4D18"/>
    <w:rsid w:val="00AB64ED"/>
    <w:rsid w:val="00AC33DF"/>
    <w:rsid w:val="00AC3B65"/>
    <w:rsid w:val="00AC41DF"/>
    <w:rsid w:val="00AC586A"/>
    <w:rsid w:val="00AE11A7"/>
    <w:rsid w:val="00AE2EDA"/>
    <w:rsid w:val="00AE2F0F"/>
    <w:rsid w:val="00AE6FB3"/>
    <w:rsid w:val="00AE74D6"/>
    <w:rsid w:val="00B01889"/>
    <w:rsid w:val="00B02AC2"/>
    <w:rsid w:val="00B0559C"/>
    <w:rsid w:val="00B065CF"/>
    <w:rsid w:val="00B12C87"/>
    <w:rsid w:val="00B14A0A"/>
    <w:rsid w:val="00B169FB"/>
    <w:rsid w:val="00B1798F"/>
    <w:rsid w:val="00B24FD4"/>
    <w:rsid w:val="00B329CB"/>
    <w:rsid w:val="00B40C13"/>
    <w:rsid w:val="00B44105"/>
    <w:rsid w:val="00B51FB6"/>
    <w:rsid w:val="00B60C67"/>
    <w:rsid w:val="00B7260F"/>
    <w:rsid w:val="00B82094"/>
    <w:rsid w:val="00B826AB"/>
    <w:rsid w:val="00B86D6F"/>
    <w:rsid w:val="00B876BE"/>
    <w:rsid w:val="00B90D82"/>
    <w:rsid w:val="00B9762C"/>
    <w:rsid w:val="00BA106D"/>
    <w:rsid w:val="00BB3B76"/>
    <w:rsid w:val="00BB5C70"/>
    <w:rsid w:val="00BB7085"/>
    <w:rsid w:val="00BC0911"/>
    <w:rsid w:val="00BC15D1"/>
    <w:rsid w:val="00BC176A"/>
    <w:rsid w:val="00BC3CCE"/>
    <w:rsid w:val="00BC62C1"/>
    <w:rsid w:val="00BC6777"/>
    <w:rsid w:val="00BC6F0C"/>
    <w:rsid w:val="00BD556D"/>
    <w:rsid w:val="00BD60E1"/>
    <w:rsid w:val="00BD6123"/>
    <w:rsid w:val="00BD61EC"/>
    <w:rsid w:val="00BD68DC"/>
    <w:rsid w:val="00BD795F"/>
    <w:rsid w:val="00BE1AAE"/>
    <w:rsid w:val="00BE2C73"/>
    <w:rsid w:val="00C02EEE"/>
    <w:rsid w:val="00C03F93"/>
    <w:rsid w:val="00C1278C"/>
    <w:rsid w:val="00C20D32"/>
    <w:rsid w:val="00C238B6"/>
    <w:rsid w:val="00C23ECD"/>
    <w:rsid w:val="00C27E0C"/>
    <w:rsid w:val="00C316D0"/>
    <w:rsid w:val="00C40223"/>
    <w:rsid w:val="00C43234"/>
    <w:rsid w:val="00C520EE"/>
    <w:rsid w:val="00C55B49"/>
    <w:rsid w:val="00C6163B"/>
    <w:rsid w:val="00C61A94"/>
    <w:rsid w:val="00C81CDF"/>
    <w:rsid w:val="00C81FD7"/>
    <w:rsid w:val="00C831D3"/>
    <w:rsid w:val="00C94EE6"/>
    <w:rsid w:val="00CA0CE1"/>
    <w:rsid w:val="00CA2FA4"/>
    <w:rsid w:val="00CA3A63"/>
    <w:rsid w:val="00CA62BB"/>
    <w:rsid w:val="00CA7BF0"/>
    <w:rsid w:val="00CB64C3"/>
    <w:rsid w:val="00CC089C"/>
    <w:rsid w:val="00CC4451"/>
    <w:rsid w:val="00CC5FF0"/>
    <w:rsid w:val="00CC7F6C"/>
    <w:rsid w:val="00CD070C"/>
    <w:rsid w:val="00CD6E67"/>
    <w:rsid w:val="00CE1EEF"/>
    <w:rsid w:val="00CE7159"/>
    <w:rsid w:val="00CE77E0"/>
    <w:rsid w:val="00CF0294"/>
    <w:rsid w:val="00CF1327"/>
    <w:rsid w:val="00CF34AA"/>
    <w:rsid w:val="00CF4B04"/>
    <w:rsid w:val="00CF5489"/>
    <w:rsid w:val="00CF589F"/>
    <w:rsid w:val="00D04778"/>
    <w:rsid w:val="00D04C06"/>
    <w:rsid w:val="00D06033"/>
    <w:rsid w:val="00D10639"/>
    <w:rsid w:val="00D163FB"/>
    <w:rsid w:val="00D17192"/>
    <w:rsid w:val="00D17E58"/>
    <w:rsid w:val="00D2164D"/>
    <w:rsid w:val="00D25175"/>
    <w:rsid w:val="00D310A7"/>
    <w:rsid w:val="00D315CF"/>
    <w:rsid w:val="00D317C0"/>
    <w:rsid w:val="00D31E36"/>
    <w:rsid w:val="00D33FB3"/>
    <w:rsid w:val="00D36270"/>
    <w:rsid w:val="00D37DE3"/>
    <w:rsid w:val="00D4199B"/>
    <w:rsid w:val="00D459F3"/>
    <w:rsid w:val="00D47431"/>
    <w:rsid w:val="00D47779"/>
    <w:rsid w:val="00D51445"/>
    <w:rsid w:val="00D55B30"/>
    <w:rsid w:val="00D6037F"/>
    <w:rsid w:val="00D60E2E"/>
    <w:rsid w:val="00D6265B"/>
    <w:rsid w:val="00D65E34"/>
    <w:rsid w:val="00D7733B"/>
    <w:rsid w:val="00D84DF4"/>
    <w:rsid w:val="00D87B3E"/>
    <w:rsid w:val="00D93B97"/>
    <w:rsid w:val="00D95880"/>
    <w:rsid w:val="00DA16EA"/>
    <w:rsid w:val="00DA18A8"/>
    <w:rsid w:val="00DA5A3B"/>
    <w:rsid w:val="00DA6F04"/>
    <w:rsid w:val="00DB1382"/>
    <w:rsid w:val="00DB516F"/>
    <w:rsid w:val="00DC1BDB"/>
    <w:rsid w:val="00DC4795"/>
    <w:rsid w:val="00DD2223"/>
    <w:rsid w:val="00DD2466"/>
    <w:rsid w:val="00DD327D"/>
    <w:rsid w:val="00DD7218"/>
    <w:rsid w:val="00DE5A58"/>
    <w:rsid w:val="00DF03A2"/>
    <w:rsid w:val="00DF360F"/>
    <w:rsid w:val="00DF5E83"/>
    <w:rsid w:val="00E10930"/>
    <w:rsid w:val="00E118E1"/>
    <w:rsid w:val="00E12D5A"/>
    <w:rsid w:val="00E13572"/>
    <w:rsid w:val="00E1780B"/>
    <w:rsid w:val="00E21A28"/>
    <w:rsid w:val="00E22851"/>
    <w:rsid w:val="00E23BF4"/>
    <w:rsid w:val="00E34454"/>
    <w:rsid w:val="00E34C7C"/>
    <w:rsid w:val="00E400A2"/>
    <w:rsid w:val="00E5248F"/>
    <w:rsid w:val="00E54CD8"/>
    <w:rsid w:val="00E551C0"/>
    <w:rsid w:val="00E5661F"/>
    <w:rsid w:val="00E56F30"/>
    <w:rsid w:val="00E56FAD"/>
    <w:rsid w:val="00E6620F"/>
    <w:rsid w:val="00E7000A"/>
    <w:rsid w:val="00E72714"/>
    <w:rsid w:val="00E7447D"/>
    <w:rsid w:val="00E77394"/>
    <w:rsid w:val="00E7756A"/>
    <w:rsid w:val="00E9293C"/>
    <w:rsid w:val="00EA0577"/>
    <w:rsid w:val="00EB1621"/>
    <w:rsid w:val="00EB2251"/>
    <w:rsid w:val="00EB44ED"/>
    <w:rsid w:val="00EB5B8A"/>
    <w:rsid w:val="00EC1F2D"/>
    <w:rsid w:val="00ED144E"/>
    <w:rsid w:val="00EE105F"/>
    <w:rsid w:val="00EE2A97"/>
    <w:rsid w:val="00EE6131"/>
    <w:rsid w:val="00EF0D6F"/>
    <w:rsid w:val="00EF143E"/>
    <w:rsid w:val="00EF5801"/>
    <w:rsid w:val="00EF5ABA"/>
    <w:rsid w:val="00EF6958"/>
    <w:rsid w:val="00EF6FC5"/>
    <w:rsid w:val="00F032D6"/>
    <w:rsid w:val="00F13AE5"/>
    <w:rsid w:val="00F26757"/>
    <w:rsid w:val="00F278AA"/>
    <w:rsid w:val="00F30844"/>
    <w:rsid w:val="00F32B93"/>
    <w:rsid w:val="00F3395F"/>
    <w:rsid w:val="00F361A8"/>
    <w:rsid w:val="00F42C39"/>
    <w:rsid w:val="00F4350F"/>
    <w:rsid w:val="00F44994"/>
    <w:rsid w:val="00F45B72"/>
    <w:rsid w:val="00F504C3"/>
    <w:rsid w:val="00F50649"/>
    <w:rsid w:val="00F524C7"/>
    <w:rsid w:val="00F542DA"/>
    <w:rsid w:val="00F5743B"/>
    <w:rsid w:val="00F607FC"/>
    <w:rsid w:val="00F60F50"/>
    <w:rsid w:val="00F61870"/>
    <w:rsid w:val="00F63B23"/>
    <w:rsid w:val="00F65C29"/>
    <w:rsid w:val="00F73EFA"/>
    <w:rsid w:val="00F74FB0"/>
    <w:rsid w:val="00F87A5B"/>
    <w:rsid w:val="00F914EA"/>
    <w:rsid w:val="00F92988"/>
    <w:rsid w:val="00F935AC"/>
    <w:rsid w:val="00F94763"/>
    <w:rsid w:val="00FA0D63"/>
    <w:rsid w:val="00FA0D67"/>
    <w:rsid w:val="00FA23B6"/>
    <w:rsid w:val="00FB37B4"/>
    <w:rsid w:val="00FB3CE1"/>
    <w:rsid w:val="00FB52BB"/>
    <w:rsid w:val="00FB5B1A"/>
    <w:rsid w:val="00FD05D2"/>
    <w:rsid w:val="00FD4C4B"/>
    <w:rsid w:val="00FD5904"/>
    <w:rsid w:val="00FD7E38"/>
    <w:rsid w:val="00FE067A"/>
    <w:rsid w:val="00FE41A5"/>
    <w:rsid w:val="00FF0166"/>
    <w:rsid w:val="0496DC97"/>
    <w:rsid w:val="059C4109"/>
    <w:rsid w:val="09D28DB5"/>
    <w:rsid w:val="0A01DAFC"/>
    <w:rsid w:val="0D205361"/>
    <w:rsid w:val="117E116D"/>
    <w:rsid w:val="11F3C484"/>
    <w:rsid w:val="12D7FFD1"/>
    <w:rsid w:val="1413C147"/>
    <w:rsid w:val="18A979B3"/>
    <w:rsid w:val="19000323"/>
    <w:rsid w:val="1A391E46"/>
    <w:rsid w:val="2B430503"/>
    <w:rsid w:val="334DC8AB"/>
    <w:rsid w:val="33B0C8E9"/>
    <w:rsid w:val="34DA3609"/>
    <w:rsid w:val="3AB11B5F"/>
    <w:rsid w:val="3DD65F4A"/>
    <w:rsid w:val="4191F959"/>
    <w:rsid w:val="421F5C4C"/>
    <w:rsid w:val="4246148B"/>
    <w:rsid w:val="44FF97DE"/>
    <w:rsid w:val="4E0CC0C3"/>
    <w:rsid w:val="58934F55"/>
    <w:rsid w:val="5BCDB714"/>
    <w:rsid w:val="5CC48337"/>
    <w:rsid w:val="5E605398"/>
    <w:rsid w:val="63E94F2F"/>
    <w:rsid w:val="679182C7"/>
    <w:rsid w:val="692D5328"/>
    <w:rsid w:val="6DE79BEE"/>
    <w:rsid w:val="6F6A3A55"/>
    <w:rsid w:val="754AA065"/>
    <w:rsid w:val="76420D38"/>
    <w:rsid w:val="76A41981"/>
    <w:rsid w:val="791CF5CC"/>
    <w:rsid w:val="7A5E1E64"/>
    <w:rsid w:val="7BF9AF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35D4705"/>
  <w15:docId w15:val="{0234B2A9-60F0-415C-8CCE-FE28C7FC8A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792C"/>
    <w:pPr>
      <w:spacing w:after="60"/>
      <w:ind w:left="357"/>
    </w:pPr>
    <w:rPr>
      <w:rFonts w:ascii="Verdana" w:hAnsi="Verdana"/>
      <w:szCs w:val="24"/>
    </w:rPr>
  </w:style>
  <w:style w:type="paragraph" w:styleId="Heading1">
    <w:name w:val="heading 1"/>
    <w:basedOn w:val="Normal"/>
    <w:next w:val="Normal"/>
    <w:link w:val="Heading1Char"/>
    <w:qFormat/>
    <w:rsid w:val="00B0559C"/>
    <w:pPr>
      <w:ind w:left="0"/>
      <w:outlineLvl w:val="0"/>
    </w:pPr>
    <w:rPr>
      <w:rFonts w:ascii="Arial" w:hAnsi="Arial" w:cs="Arial"/>
      <w:b/>
      <w:sz w:val="36"/>
      <w:lang w:val="en-US"/>
    </w:rPr>
  </w:style>
  <w:style w:type="paragraph" w:styleId="Heading2">
    <w:name w:val="heading 2"/>
    <w:basedOn w:val="ListParagraph"/>
    <w:next w:val="Normal"/>
    <w:link w:val="Heading2Char"/>
    <w:qFormat/>
    <w:rsid w:val="00715997"/>
    <w:pPr>
      <w:numPr>
        <w:numId w:val="20"/>
      </w:numPr>
      <w:outlineLvl w:val="1"/>
    </w:pPr>
    <w:rPr>
      <w:b/>
      <w:sz w:val="24"/>
    </w:rPr>
  </w:style>
  <w:style w:type="paragraph" w:styleId="Heading3">
    <w:name w:val="heading 3"/>
    <w:basedOn w:val="Heading2"/>
    <w:next w:val="Normal"/>
    <w:link w:val="Heading3Char"/>
    <w:qFormat/>
    <w:rsid w:val="00715997"/>
    <w:pPr>
      <w:numPr>
        <w:ilvl w:val="1"/>
      </w:numPr>
      <w:tabs>
        <w:tab w:val="clear" w:pos="720"/>
        <w:tab w:val="num" w:pos="1146"/>
      </w:tabs>
      <w:outlineLvl w:val="2"/>
    </w:p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158F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310CBE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310CBE"/>
    <w:pPr>
      <w:tabs>
        <w:tab w:val="center" w:pos="4536"/>
        <w:tab w:val="right" w:pos="9072"/>
      </w:tabs>
    </w:pPr>
  </w:style>
  <w:style w:type="paragraph" w:styleId="BalloonText">
    <w:name w:val="Balloon Text"/>
    <w:basedOn w:val="Normal"/>
    <w:semiHidden/>
    <w:rsid w:val="0021573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310CBE"/>
  </w:style>
  <w:style w:type="paragraph" w:styleId="TOC1">
    <w:name w:val="toc 1"/>
    <w:basedOn w:val="Normal"/>
    <w:next w:val="Normal"/>
    <w:autoRedefine/>
    <w:uiPriority w:val="39"/>
    <w:rsid w:val="00E12D5A"/>
    <w:pPr>
      <w:tabs>
        <w:tab w:val="left" w:pos="1134"/>
        <w:tab w:val="right" w:leader="underscore" w:pos="9061"/>
      </w:tabs>
      <w:ind w:left="1418" w:hanging="1276"/>
    </w:pPr>
  </w:style>
  <w:style w:type="paragraph" w:styleId="TOC2">
    <w:name w:val="toc 2"/>
    <w:basedOn w:val="Normal"/>
    <w:next w:val="Normal"/>
    <w:autoRedefine/>
    <w:uiPriority w:val="39"/>
    <w:rsid w:val="00AC41DF"/>
    <w:pPr>
      <w:tabs>
        <w:tab w:val="left" w:pos="880"/>
        <w:tab w:val="right" w:leader="underscore" w:pos="9061"/>
      </w:tabs>
      <w:ind w:left="1117" w:hanging="879"/>
    </w:pPr>
  </w:style>
  <w:style w:type="character" w:styleId="Hyperlink">
    <w:name w:val="Hyperlink"/>
    <w:uiPriority w:val="99"/>
    <w:rsid w:val="00310CBE"/>
    <w:rPr>
      <w:color w:val="0000FF"/>
      <w:u w:val="single"/>
    </w:rPr>
  </w:style>
  <w:style w:type="paragraph" w:styleId="Title">
    <w:name w:val="Title"/>
    <w:basedOn w:val="Normal"/>
    <w:link w:val="TitleChar"/>
    <w:uiPriority w:val="99"/>
    <w:qFormat/>
    <w:rsid w:val="00310CBE"/>
    <w:pPr>
      <w:jc w:val="center"/>
    </w:pPr>
    <w:rPr>
      <w:rFonts w:ascii="Arial" w:hAnsi="Arial"/>
      <w:b/>
      <w:bCs/>
    </w:rPr>
  </w:style>
  <w:style w:type="paragraph" w:customStyle="1" w:styleId="BalloonText1">
    <w:name w:val="Balloon Text1"/>
    <w:basedOn w:val="Normal"/>
    <w:semiHidden/>
    <w:rsid w:val="00310CBE"/>
    <w:rPr>
      <w:rFonts w:ascii="Tahoma" w:hAnsi="Tahoma" w:cs="Tahoma"/>
      <w:sz w:val="16"/>
      <w:szCs w:val="16"/>
    </w:rPr>
  </w:style>
  <w:style w:type="paragraph" w:customStyle="1" w:styleId="Contractstyle">
    <w:name w:val="Contractstyle"/>
    <w:rsid w:val="00310CBE"/>
    <w:pPr>
      <w:keepLines/>
      <w:tabs>
        <w:tab w:val="left" w:pos="720"/>
      </w:tabs>
      <w:spacing w:before="60" w:after="60"/>
      <w:ind w:left="720"/>
    </w:pPr>
    <w:rPr>
      <w:sz w:val="22"/>
      <w:lang w:eastAsia="en-US"/>
    </w:rPr>
  </w:style>
  <w:style w:type="paragraph" w:styleId="TOC3">
    <w:name w:val="toc 3"/>
    <w:basedOn w:val="Normal"/>
    <w:next w:val="Normal"/>
    <w:autoRedefine/>
    <w:uiPriority w:val="39"/>
    <w:rsid w:val="00310CBE"/>
    <w:pPr>
      <w:ind w:left="480"/>
    </w:pPr>
  </w:style>
  <w:style w:type="character" w:customStyle="1" w:styleId="Heading1Char">
    <w:name w:val="Heading 1 Char"/>
    <w:link w:val="Heading1"/>
    <w:rsid w:val="00B0559C"/>
    <w:rPr>
      <w:rFonts w:ascii="Arial" w:hAnsi="Arial" w:cs="Arial"/>
      <w:b/>
      <w:sz w:val="36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6A2206"/>
    <w:pPr>
      <w:ind w:left="708"/>
    </w:pPr>
  </w:style>
  <w:style w:type="character" w:styleId="CommentReference">
    <w:name w:val="annotation reference"/>
    <w:semiHidden/>
    <w:unhideWhenUsed/>
    <w:rsid w:val="003447CA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3447CA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447CA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447CA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447CA"/>
    <w:rPr>
      <w:b/>
      <w:bCs/>
    </w:rPr>
  </w:style>
  <w:style w:type="character" w:customStyle="1" w:styleId="TitleChar">
    <w:name w:val="Title Char"/>
    <w:link w:val="Title"/>
    <w:uiPriority w:val="99"/>
    <w:locked/>
    <w:rsid w:val="002D7CDF"/>
    <w:rPr>
      <w:rFonts w:ascii="Arial" w:hAnsi="Arial"/>
      <w:b/>
      <w:bCs/>
      <w:sz w:val="24"/>
      <w:szCs w:val="24"/>
    </w:rPr>
  </w:style>
  <w:style w:type="character" w:customStyle="1" w:styleId="HeaderChar">
    <w:name w:val="Header Char"/>
    <w:link w:val="Header"/>
    <w:uiPriority w:val="99"/>
    <w:locked/>
    <w:rsid w:val="002D7CDF"/>
    <w:rPr>
      <w:sz w:val="24"/>
      <w:szCs w:val="24"/>
    </w:rPr>
  </w:style>
  <w:style w:type="character" w:customStyle="1" w:styleId="FooterChar">
    <w:name w:val="Footer Char"/>
    <w:link w:val="Footer"/>
    <w:uiPriority w:val="99"/>
    <w:locked/>
    <w:rsid w:val="002D7CDF"/>
    <w:rPr>
      <w:sz w:val="24"/>
      <w:szCs w:val="24"/>
    </w:rPr>
  </w:style>
  <w:style w:type="character" w:customStyle="1" w:styleId="TegnTegn12">
    <w:name w:val="Tegn Tegn12"/>
    <w:uiPriority w:val="99"/>
    <w:rsid w:val="008F2B63"/>
    <w:rPr>
      <w:rFonts w:ascii="Arial" w:hAnsi="Arial" w:cs="Arial"/>
      <w:b/>
      <w:bCs/>
      <w:sz w:val="26"/>
      <w:szCs w:val="26"/>
      <w:lang w:val="nb-NO" w:eastAsia="nb-NO"/>
    </w:rPr>
  </w:style>
  <w:style w:type="character" w:customStyle="1" w:styleId="Heading3Char">
    <w:name w:val="Heading 3 Char"/>
    <w:link w:val="Heading3"/>
    <w:rsid w:val="00715997"/>
    <w:rPr>
      <w:rFonts w:ascii="Verdana" w:hAnsi="Verdana"/>
      <w:b/>
      <w:sz w:val="24"/>
      <w:szCs w:val="24"/>
    </w:rPr>
  </w:style>
  <w:style w:type="character" w:styleId="Strong">
    <w:name w:val="Strong"/>
    <w:uiPriority w:val="22"/>
    <w:qFormat/>
    <w:rsid w:val="00C1278C"/>
    <w:rPr>
      <w:b/>
      <w:bCs/>
    </w:rPr>
  </w:style>
  <w:style w:type="character" w:customStyle="1" w:styleId="Heading2Char">
    <w:name w:val="Heading 2 Char"/>
    <w:link w:val="Heading2"/>
    <w:rsid w:val="00715997"/>
    <w:rPr>
      <w:rFonts w:ascii="Verdana" w:hAnsi="Verdana"/>
      <w:b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590436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DA5A3B"/>
    <w:pPr>
      <w:spacing w:before="100" w:beforeAutospacing="1" w:after="100" w:afterAutospacing="1"/>
      <w:ind w:left="0"/>
    </w:pPr>
    <w:rPr>
      <w:rFonts w:ascii="Times New Roman" w:hAnsi="Times New Roman"/>
      <w:sz w:val="24"/>
    </w:rPr>
  </w:style>
  <w:style w:type="paragraph" w:customStyle="1" w:styleId="Brdtekst21">
    <w:name w:val="Brødtekst 21"/>
    <w:basedOn w:val="Normal"/>
    <w:rsid w:val="007B3030"/>
    <w:pPr>
      <w:overflowPunct w:val="0"/>
      <w:autoSpaceDE w:val="0"/>
      <w:autoSpaceDN w:val="0"/>
      <w:adjustRightInd w:val="0"/>
      <w:spacing w:after="120"/>
      <w:ind w:left="851"/>
      <w:textAlignment w:val="baseline"/>
    </w:pPr>
    <w:rPr>
      <w:rFonts w:ascii="Times New Roman" w:hAnsi="Times New Roman"/>
      <w:szCs w:val="20"/>
    </w:rPr>
  </w:style>
  <w:style w:type="table" w:styleId="TableGrid">
    <w:name w:val="Table Grid"/>
    <w:basedOn w:val="TableNormal"/>
    <w:rsid w:val="008A65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iPriority w:val="99"/>
    <w:unhideWhenUsed/>
    <w:rsid w:val="00A03A73"/>
    <w:pPr>
      <w:spacing w:after="0"/>
      <w:ind w:left="0"/>
    </w:pPr>
    <w:rPr>
      <w:rFonts w:ascii="Calibri" w:eastAsia="Calibri" w:hAnsi="Calibri"/>
      <w:sz w:val="22"/>
      <w:szCs w:val="21"/>
      <w:lang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A03A73"/>
    <w:rPr>
      <w:rFonts w:ascii="Calibri" w:eastAsia="Calibri" w:hAnsi="Calibri"/>
      <w:sz w:val="22"/>
      <w:szCs w:val="21"/>
      <w:lang w:eastAsia="en-US"/>
    </w:rPr>
  </w:style>
  <w:style w:type="paragraph" w:customStyle="1" w:styleId="Default">
    <w:name w:val="Default"/>
    <w:rsid w:val="00A03A7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D17E58"/>
    <w:rPr>
      <w:rFonts w:ascii="Verdana" w:hAnsi="Verdana"/>
      <w:szCs w:val="24"/>
    </w:rPr>
  </w:style>
  <w:style w:type="paragraph" w:styleId="BodyText">
    <w:name w:val="Body Text"/>
    <w:basedOn w:val="Normal"/>
    <w:link w:val="BodyTextChar1"/>
    <w:rsid w:val="0093332B"/>
    <w:pPr>
      <w:spacing w:after="0" w:line="300" w:lineRule="atLeast"/>
      <w:ind w:left="0"/>
    </w:pPr>
    <w:rPr>
      <w:rFonts w:ascii="DepCentury Old Style" w:hAnsi="DepCentury Old Style"/>
      <w:sz w:val="22"/>
      <w:szCs w:val="20"/>
    </w:rPr>
  </w:style>
  <w:style w:type="character" w:customStyle="1" w:styleId="BodyTextChar">
    <w:name w:val="Body Text Char"/>
    <w:basedOn w:val="DefaultParagraphFont"/>
    <w:uiPriority w:val="99"/>
    <w:semiHidden/>
    <w:rsid w:val="0093332B"/>
    <w:rPr>
      <w:rFonts w:ascii="Verdana" w:hAnsi="Verdana"/>
      <w:szCs w:val="24"/>
    </w:rPr>
  </w:style>
  <w:style w:type="character" w:customStyle="1" w:styleId="BodyTextChar1">
    <w:name w:val="Body Text Char1"/>
    <w:link w:val="BodyText"/>
    <w:rsid w:val="0093332B"/>
    <w:rPr>
      <w:rFonts w:ascii="DepCentury Old Style" w:hAnsi="DepCentury Old Style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66120C"/>
    <w:rPr>
      <w:color w:val="605E5C"/>
      <w:shd w:val="clear" w:color="auto" w:fill="E1DFDD"/>
    </w:rPr>
  </w:style>
  <w:style w:type="character" w:customStyle="1" w:styleId="Heading4Char">
    <w:name w:val="Heading 4 Char"/>
    <w:basedOn w:val="DefaultParagraphFont"/>
    <w:link w:val="Heading4"/>
    <w:uiPriority w:val="9"/>
    <w:rsid w:val="00A158F1"/>
    <w:rPr>
      <w:rFonts w:asciiTheme="majorHAnsi" w:eastAsiaTheme="majorEastAsia" w:hAnsiTheme="majorHAnsi" w:cstheme="majorBidi"/>
      <w:i/>
      <w:iCs/>
      <w:color w:val="365F91" w:themeColor="accent1" w:themeShade="BF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68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1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4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8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23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ntnu.no/kontakt/faktura" TargetMode="External"/><Relationship Id="rId18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norges-bank.no/Statistikk/Valutakurser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oenskot\Documents\Foredrag\Morfologen%20kamera%20invitation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AF4F4D30D41B4D15828C24A7FB18695E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9B5EFD8E-9086-4620-8B1E-DD94CF6E2A95}"/>
      </w:docPartPr>
      <w:docPartBody>
        <w:p w:rsidR="00187D9F" w:rsidRDefault="005C6073">
          <w:pPr>
            <w:pStyle w:val="AF4F4D30D41B4D15828C24A7FB18695E"/>
          </w:pPr>
          <w:r w:rsidRPr="00B51FB6">
            <w:rPr>
              <w:rStyle w:val="PlaceholderText"/>
              <w:b/>
              <w:color w:val="FF0000"/>
              <w:sz w:val="32"/>
              <w:szCs w:val="32"/>
            </w:rPr>
            <w:t>Klikk her for å skrive inn tekst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pCentury Old Sty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C6073"/>
    <w:rsid w:val="00024B4B"/>
    <w:rsid w:val="0009000C"/>
    <w:rsid w:val="000C610E"/>
    <w:rsid w:val="00116A4B"/>
    <w:rsid w:val="0018177F"/>
    <w:rsid w:val="00187D9F"/>
    <w:rsid w:val="001A299E"/>
    <w:rsid w:val="001F1D67"/>
    <w:rsid w:val="00236BA6"/>
    <w:rsid w:val="002A7370"/>
    <w:rsid w:val="002B4913"/>
    <w:rsid w:val="003233AE"/>
    <w:rsid w:val="0043619C"/>
    <w:rsid w:val="00536BBC"/>
    <w:rsid w:val="00551BBD"/>
    <w:rsid w:val="00574F84"/>
    <w:rsid w:val="005C6073"/>
    <w:rsid w:val="005D6565"/>
    <w:rsid w:val="006D07D6"/>
    <w:rsid w:val="006D2C26"/>
    <w:rsid w:val="007124C0"/>
    <w:rsid w:val="007D2E2C"/>
    <w:rsid w:val="00801BFA"/>
    <w:rsid w:val="00807B10"/>
    <w:rsid w:val="00821712"/>
    <w:rsid w:val="00860667"/>
    <w:rsid w:val="00865489"/>
    <w:rsid w:val="008A6C86"/>
    <w:rsid w:val="008E7482"/>
    <w:rsid w:val="0098689B"/>
    <w:rsid w:val="009B3696"/>
    <w:rsid w:val="009B6D80"/>
    <w:rsid w:val="009C4F2E"/>
    <w:rsid w:val="00A00605"/>
    <w:rsid w:val="00A43353"/>
    <w:rsid w:val="00A665D7"/>
    <w:rsid w:val="00B32004"/>
    <w:rsid w:val="00B33B13"/>
    <w:rsid w:val="00B90BA3"/>
    <w:rsid w:val="00BD61EC"/>
    <w:rsid w:val="00C61A94"/>
    <w:rsid w:val="00CD7929"/>
    <w:rsid w:val="00DC72F4"/>
    <w:rsid w:val="00DE7EF8"/>
    <w:rsid w:val="00DF63ED"/>
    <w:rsid w:val="00E13572"/>
    <w:rsid w:val="00EC1F2D"/>
    <w:rsid w:val="00EE2A97"/>
    <w:rsid w:val="00EF1DBD"/>
    <w:rsid w:val="00F42C39"/>
    <w:rsid w:val="00F54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0C610E"/>
    <w:rPr>
      <w:color w:val="808080"/>
    </w:rPr>
  </w:style>
  <w:style w:type="paragraph" w:customStyle="1" w:styleId="AF4F4D30D41B4D15828C24A7FB18695E">
    <w:name w:val="AF4F4D30D41B4D15828C24A7FB18695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436f04cc-36f6-4b62-99a1-72203620f568">
      <UserInfo>
        <DisplayName>Anna Gulla</DisplayName>
        <AccountId>12</AccountId>
        <AccountType/>
      </UserInfo>
      <UserInfo>
        <DisplayName>Katrien Dierickx</DisplayName>
        <AccountId>58</AccountId>
        <AccountType/>
      </UserInfo>
    </SharedWithUsers>
    <Preview xmlns="44b0b313-e90b-4d8c-81eb-9985fab9f490" xsi:nil="true"/>
    <TaxCatchAll xmlns="436f04cc-36f6-4b62-99a1-72203620f568" xsi:nil="true"/>
    <lcf76f155ced4ddcb4097134ff3c332f xmlns="44b0b313-e90b-4d8c-81eb-9985fab9f490">
      <Terms xmlns="http://schemas.microsoft.com/office/infopath/2007/PartnerControls"/>
    </lcf76f155ced4ddcb4097134ff3c332f>
    <Thumbnails xmlns="44b0b313-e90b-4d8c-81eb-9985fab9f490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C18A6319C9E4545B6838FF54CFE754F" ma:contentTypeVersion="20" ma:contentTypeDescription="Create a new document." ma:contentTypeScope="" ma:versionID="cfcf71064fe92958940e89ca24158d07">
  <xsd:schema xmlns:xsd="http://www.w3.org/2001/XMLSchema" xmlns:xs="http://www.w3.org/2001/XMLSchema" xmlns:p="http://schemas.microsoft.com/office/2006/metadata/properties" xmlns:ns2="44b0b313-e90b-4d8c-81eb-9985fab9f490" xmlns:ns3="436f04cc-36f6-4b62-99a1-72203620f568" targetNamespace="http://schemas.microsoft.com/office/2006/metadata/properties" ma:root="true" ma:fieldsID="82442d73d94afa978b3c4aad81eec047" ns2:_="" ns3:_="">
    <xsd:import namespace="44b0b313-e90b-4d8c-81eb-9985fab9f490"/>
    <xsd:import namespace="436f04cc-36f6-4b62-99a1-72203620f56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Preview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Thumbnail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b0b313-e90b-4d8c-81eb-9985fab9f49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Preview" ma:index="18" nillable="true" ma:displayName="Preview" ma:format="Thumbnail" ma:internalName="Preview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6e7bc199-5fe5-462f-a3d8-26f806c1f49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humbnails" ma:index="24" nillable="true" ma:displayName="Thumbnails" ma:format="Thumbnail" ma:internalName="Thumbnails">
      <xsd:simpleType>
        <xsd:restriction base="dms:Unknown"/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6f04cc-36f6-4b62-99a1-72203620f568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6fdc54e8-cba5-4341-8805-fe721738a7b5}" ma:internalName="TaxCatchAll" ma:showField="CatchAllData" ma:web="436f04cc-36f6-4b62-99a1-72203620f5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0D067EF-5B50-4974-A4D9-764B742B0BDC}">
  <ds:schemaRefs>
    <ds:schemaRef ds:uri="http://schemas.microsoft.com/office/2006/metadata/properties"/>
    <ds:schemaRef ds:uri="http://schemas.microsoft.com/office/infopath/2007/PartnerControls"/>
    <ds:schemaRef ds:uri="436f04cc-36f6-4b62-99a1-72203620f568"/>
    <ds:schemaRef ds:uri="44b0b313-e90b-4d8c-81eb-9985fab9f490"/>
  </ds:schemaRefs>
</ds:datastoreItem>
</file>

<file path=customXml/itemProps2.xml><?xml version="1.0" encoding="utf-8"?>
<ds:datastoreItem xmlns:ds="http://schemas.openxmlformats.org/officeDocument/2006/customXml" ds:itemID="{990AEF8E-2D2A-4188-9672-1E98AEA7A8F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BD24C85-364E-48E9-9065-964524E57E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4b0b313-e90b-4d8c-81eb-9985fab9f490"/>
    <ds:schemaRef ds:uri="436f04cc-36f6-4b62-99a1-72203620f5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EB5BD10-D8AB-4CE3-B298-EA470F902A44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09a10672-822f-4467-a5ba-5bb375967c05}" enabled="0" method="" siteId="{09a10672-822f-4467-a5ba-5bb375967c0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Morfologen kamera invitation.dotx</Template>
  <TotalTime>0</TotalTime>
  <Pages>7</Pages>
  <Words>1452</Words>
  <Characters>8278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Prosesstøtte</vt:lpstr>
    </vt:vector>
  </TitlesOfParts>
  <Company>Inventura AS</Company>
  <LinksUpToDate>false</LinksUpToDate>
  <CharactersWithSpaces>9711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Prosesstøtte</dc:title>
  <dc:subject/>
  <dc:creator>Øystein Moen Skotheim</dc:creator>
  <cp:keywords/>
  <cp:lastModifiedBy>Vebjørn Langseth</cp:lastModifiedBy>
  <cp:revision>3</cp:revision>
  <cp:lastPrinted>2014-03-31T14:02:00Z</cp:lastPrinted>
  <dcterms:created xsi:type="dcterms:W3CDTF">2026-09-08T11:41:00Z</dcterms:created>
  <dcterms:modified xsi:type="dcterms:W3CDTF">2026-09-10T09:03:00Z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0x0101009C18A6319C9E4545B6838FF54CFE754F</vt:lpwstr>
  </property>
  <property fmtid="{D5CDD505-2E9C-101B-9397-08002B2CF9AE}" pid="3" name="Order">
    <vt:r8>4400</vt:r8>
  </property>
  <property fmtid="{D5CDD505-2E9C-101B-9397-08002B2CF9AE}" pid="4" name="xd_Signature">
    <vt:bool>false</vt:bool>
  </property>
  <property fmtid="{D5CDD505-2E9C-101B-9397-08002B2CF9AE}" pid="5" name="SharedWithUsers">
    <vt:lpwstr>12;#Anna Gulla;#58;#Katrien Dierickx</vt:lpwstr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MediaServiceImageTags">
    <vt:lpwstr/>
  </property>
</Properties>
</file>